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9720" w:type="dxa"/>
        <w:tblInd w:w="-252" w:type="dxa"/>
        <w:tblLayout w:type="fixed"/>
        <w:tblLook w:firstRow="0" w:lastRow="0" w:firstColumn="0" w:lastColumn="0" w:noHBand="0" w:noVBand="0" w:val="0000"/>
      </w:tblPr>
      <w:tblGrid>
        <w:gridCol w:w="418"/>
        <w:gridCol w:w="1394"/>
        <w:gridCol w:w="412"/>
        <w:gridCol w:w="798"/>
        <w:gridCol w:w="504"/>
        <w:gridCol w:w="448"/>
        <w:gridCol w:w="742"/>
        <w:gridCol w:w="214"/>
        <w:gridCol w:w="290"/>
        <w:gridCol w:w="280"/>
        <w:gridCol w:w="437"/>
        <w:gridCol w:w="374"/>
        <w:gridCol w:w="37"/>
        <w:gridCol w:w="283"/>
        <w:gridCol w:w="72"/>
        <w:gridCol w:w="86"/>
        <w:gridCol w:w="409"/>
        <w:gridCol w:w="341"/>
        <w:gridCol w:w="522"/>
        <w:gridCol w:w="1659"/>
      </w:tblGrid>
      <w:tr w:rsidRPr="002D450F" w:rsidR="007D6BBF" w:rsidTr="002D450F">
        <w:trPr>
          <w:trHeight w:val="284"/>
        </w:trPr>
        <w:tc>
          <w:tcPr>
            <w:tcW w:w="7198" w:type="dxa"/>
            <w:gridSpan w:val="17"/>
            <w:tcMar>
              <w:left w:w="57" w:type="dxa"/>
              <w:right w:w="57" w:type="dxa"/>
            </w:tcMar>
            <w:vAlign w:val="bottom"/>
          </w:tcPr>
          <w:p w:rsidRPr="002D450F" w:rsidR="007D6BBF" w:rsidP="00AD28C5" w:rsidRDefault="007F3FB0">
            <w:pPr>
              <w:widowControl w:val="false"/>
              <w:tabs>
                <w:tab w:val="left" w:pos="4545"/>
                <w:tab w:val="right" w:pos="6867"/>
              </w:tabs>
              <w:jc w:val="right"/>
              <w:rPr>
                <w:rFonts w:ascii="Arial" w:hAnsi="Arial" w:cs="Arial"/>
              </w:rPr>
            </w:pPr>
            <w:bookmarkStart w:name="_GoBack" w:id="0"/>
            <w:bookmarkEnd w:id="0"/>
            <w:r w:rsidRPr="002D450F">
              <w:rPr>
                <w:rFonts w:ascii="Arial" w:hAnsi="Arial" w:cs="Arial"/>
              </w:rPr>
              <w:t>Posl b</w:t>
            </w:r>
            <w:r w:rsidRPr="002D450F" w:rsidR="007D6BBF">
              <w:rPr>
                <w:rFonts w:ascii="Arial" w:hAnsi="Arial" w:cs="Arial"/>
              </w:rPr>
              <w:t>r</w:t>
            </w:r>
            <w:r w:rsidRPr="002D450F">
              <w:rPr>
                <w:rFonts w:ascii="Arial" w:hAnsi="Arial" w:cs="Arial"/>
              </w:rPr>
              <w:t>.</w:t>
            </w:r>
          </w:p>
        </w:tc>
        <w:tc>
          <w:tcPr>
            <w:tcW w:w="2522" w:type="dxa"/>
            <w:gridSpan w:val="3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7D6BBF" w:rsidP="00C30D61" w:rsidRDefault="00276ED9">
            <w:pPr>
              <w:pStyle w:val="Zaglavlj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2D450F">
              <w:rPr>
                <w:rFonts w:ascii="Arial" w:hAnsi="Arial" w:cs="Arial"/>
              </w:rPr>
              <w:t>K</w:t>
            </w:r>
            <w:r w:rsidRPr="002D450F" w:rsidR="00C30D61">
              <w:rPr>
                <w:rFonts w:ascii="Arial" w:hAnsi="Arial" w:cs="Arial"/>
              </w:rPr>
              <w:t>zd-64/2024-</w:t>
            </w:r>
          </w:p>
        </w:tc>
      </w:tr>
      <w:tr w:rsidRPr="002D450F" w:rsidR="007D6BBF" w:rsidTr="00E02274">
        <w:trPr>
          <w:trHeight w:val="1265"/>
        </w:trPr>
        <w:tc>
          <w:tcPr>
            <w:tcW w:w="9720" w:type="dxa"/>
            <w:gridSpan w:val="20"/>
            <w:tcMar>
              <w:left w:w="57" w:type="dxa"/>
              <w:right w:w="57" w:type="dxa"/>
            </w:tcMar>
            <w:vAlign w:val="bottom"/>
          </w:tcPr>
          <w:p w:rsidRPr="002D450F" w:rsidR="007D6BBF" w:rsidP="004935E1" w:rsidRDefault="007D6BBF">
            <w:pPr>
              <w:pStyle w:val="Naslov1"/>
              <w:keepNext w:val="false"/>
              <w:spacing w:before="360" w:after="240"/>
              <w:rPr>
                <w:rFonts w:eastAsia="Arial Unicode MS"/>
                <w:bCs/>
                <w:sz w:val="24"/>
              </w:rPr>
            </w:pPr>
            <w:r w:rsidRPr="002D450F">
              <w:rPr>
                <w:rFonts w:eastAsia="Arial Unicode MS"/>
                <w:bCs/>
                <w:sz w:val="24"/>
              </w:rPr>
              <w:t>Z A P I S N I K</w:t>
            </w:r>
          </w:p>
        </w:tc>
      </w:tr>
      <w:tr w:rsidRPr="002D450F" w:rsidR="007D6BBF" w:rsidTr="002D450F">
        <w:tc>
          <w:tcPr>
            <w:tcW w:w="3526" w:type="dxa"/>
            <w:gridSpan w:val="5"/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jc w:val="right"/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od</w:t>
            </w:r>
          </w:p>
        </w:tc>
        <w:tc>
          <w:tcPr>
            <w:tcW w:w="2785" w:type="dxa"/>
            <w:gridSpan w:val="7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7D6BBF" w:rsidP="00C30D61" w:rsidRDefault="00C30D61">
            <w:pPr>
              <w:pStyle w:val="Zaglavlje"/>
              <w:tabs>
                <w:tab w:val="clear" w:pos="4536"/>
                <w:tab w:val="clear" w:pos="9072"/>
              </w:tabs>
              <w:jc w:val="center"/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22</w:t>
            </w:r>
            <w:r w:rsidRPr="002D450F" w:rsidR="00CA2A8D">
              <w:rPr>
                <w:rFonts w:ascii="Arial" w:hAnsi="Arial" w:eastAsia="Arial Unicode MS" w:cs="Arial"/>
              </w:rPr>
              <w:t xml:space="preserve">. </w:t>
            </w:r>
            <w:r w:rsidRPr="002D450F">
              <w:rPr>
                <w:rFonts w:ascii="Arial" w:hAnsi="Arial" w:eastAsia="Arial Unicode MS" w:cs="Arial"/>
              </w:rPr>
              <w:t>listopada</w:t>
            </w:r>
          </w:p>
        </w:tc>
        <w:tc>
          <w:tcPr>
            <w:tcW w:w="392" w:type="dxa"/>
            <w:gridSpan w:val="3"/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jc w:val="right"/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20</w:t>
            </w:r>
          </w:p>
        </w:tc>
        <w:tc>
          <w:tcPr>
            <w:tcW w:w="495" w:type="dxa"/>
            <w:gridSpan w:val="2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7D6BBF" w:rsidP="00997847" w:rsidRDefault="00EC6DF9">
            <w:pPr>
              <w:pStyle w:val="Zaglavlje"/>
              <w:tabs>
                <w:tab w:val="clear" w:pos="4536"/>
                <w:tab w:val="clear" w:pos="9072"/>
              </w:tabs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2</w:t>
            </w:r>
            <w:r w:rsidRPr="002D450F" w:rsidR="00997847">
              <w:rPr>
                <w:rFonts w:ascii="Arial" w:hAnsi="Arial" w:eastAsia="Arial Unicode MS" w:cs="Arial"/>
              </w:rPr>
              <w:t>4</w:t>
            </w:r>
            <w:r w:rsidRPr="002D450F" w:rsidR="00485425">
              <w:rPr>
                <w:rFonts w:ascii="Arial" w:hAnsi="Arial" w:eastAsia="Arial Unicode MS" w:cs="Arial"/>
              </w:rPr>
              <w:t>.</w:t>
            </w:r>
          </w:p>
        </w:tc>
        <w:tc>
          <w:tcPr>
            <w:tcW w:w="2522" w:type="dxa"/>
            <w:gridSpan w:val="3"/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rPr>
                <w:rFonts w:ascii="Arial" w:hAnsi="Arial" w:eastAsia="Arial Unicode MS" w:cs="Arial"/>
              </w:rPr>
            </w:pPr>
          </w:p>
        </w:tc>
      </w:tr>
      <w:tr w:rsidRPr="002D450F" w:rsidR="007D6BBF" w:rsidTr="002D450F">
        <w:trPr>
          <w:trHeight w:val="881" w:hRule="exact"/>
        </w:trPr>
        <w:tc>
          <w:tcPr>
            <w:tcW w:w="2224" w:type="dxa"/>
            <w:gridSpan w:val="3"/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o raspravi kod</w:t>
            </w:r>
          </w:p>
        </w:tc>
        <w:tc>
          <w:tcPr>
            <w:tcW w:w="4974" w:type="dxa"/>
            <w:gridSpan w:val="14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7D6BBF" w:rsidP="009F177A" w:rsidRDefault="007D6BBF">
            <w:pPr>
              <w:pStyle w:val="Zaglavlje"/>
              <w:tabs>
                <w:tab w:val="clear" w:pos="4536"/>
                <w:tab w:val="clear" w:pos="9072"/>
              </w:tabs>
              <w:jc w:val="center"/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Općinskog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suda u</w:t>
            </w:r>
          </w:p>
        </w:tc>
        <w:tc>
          <w:tcPr>
            <w:tcW w:w="1659" w:type="dxa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pStyle w:val="Zaglavlje"/>
              <w:tabs>
                <w:tab w:val="clear" w:pos="4536"/>
                <w:tab w:val="clear" w:pos="9072"/>
              </w:tabs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Rijeci</w:t>
            </w:r>
          </w:p>
        </w:tc>
      </w:tr>
      <w:tr w:rsidRPr="002D450F" w:rsidR="007D6BBF" w:rsidTr="00E02274">
        <w:trPr>
          <w:trHeight w:val="510" w:hRule="exact"/>
        </w:trPr>
        <w:tc>
          <w:tcPr>
            <w:tcW w:w="4716" w:type="dxa"/>
            <w:gridSpan w:val="7"/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spacing w:before="240"/>
              <w:jc w:val="center"/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Prisutni od suda:</w:t>
            </w:r>
          </w:p>
        </w:tc>
        <w:tc>
          <w:tcPr>
            <w:tcW w:w="784" w:type="dxa"/>
            <w:gridSpan w:val="3"/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rPr>
                <w:rFonts w:ascii="Arial" w:hAnsi="Arial" w:eastAsia="Arial Unicode MS" w:cs="Arial"/>
              </w:rPr>
            </w:pPr>
          </w:p>
        </w:tc>
        <w:tc>
          <w:tcPr>
            <w:tcW w:w="4220" w:type="dxa"/>
            <w:gridSpan w:val="10"/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28440D">
            <w:pPr>
              <w:spacing w:before="240"/>
              <w:jc w:val="center"/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 xml:space="preserve">Kazneni </w:t>
            </w:r>
            <w:r w:rsidRPr="002D450F" w:rsidR="007D6BBF">
              <w:rPr>
                <w:rFonts w:ascii="Arial" w:hAnsi="Arial" w:eastAsia="Arial Unicode MS" w:cs="Arial"/>
              </w:rPr>
              <w:t xml:space="preserve"> predmet:</w:t>
            </w:r>
          </w:p>
        </w:tc>
      </w:tr>
      <w:tr w:rsidRPr="002D450F" w:rsidR="007D6BBF" w:rsidTr="002D450F">
        <w:trPr>
          <w:trHeight w:val="510" w:hRule="exact"/>
        </w:trPr>
        <w:tc>
          <w:tcPr>
            <w:tcW w:w="5220" w:type="dxa"/>
            <w:gridSpan w:val="9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CA2A8D">
            <w:pPr>
              <w:pStyle w:val="Zaglavlje"/>
              <w:tabs>
                <w:tab w:val="clear" w:pos="4536"/>
                <w:tab w:val="clear" w:pos="9072"/>
              </w:tabs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 xml:space="preserve">Tatjana Čargonja </w:t>
            </w:r>
          </w:p>
        </w:tc>
        <w:tc>
          <w:tcPr>
            <w:tcW w:w="1411" w:type="dxa"/>
            <w:gridSpan w:val="5"/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rPr>
                <w:rFonts w:ascii="Arial" w:hAnsi="Arial" w:eastAsia="Arial Unicode MS" w:cs="Arial"/>
              </w:rPr>
            </w:pPr>
          </w:p>
          <w:p w:rsidRPr="002D450F" w:rsidR="007D6BBF" w:rsidP="007D6BBF" w:rsidRDefault="007D6BBF">
            <w:pPr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Tužitelj:</w:t>
            </w:r>
          </w:p>
        </w:tc>
        <w:tc>
          <w:tcPr>
            <w:tcW w:w="3089" w:type="dxa"/>
            <w:gridSpan w:val="6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7D6BBF" w:rsidP="00337247" w:rsidRDefault="007D6BBF">
            <w:pPr>
              <w:pStyle w:val="Zaglavlje"/>
              <w:tabs>
                <w:tab w:val="clear" w:pos="4536"/>
                <w:tab w:val="clear" w:pos="9072"/>
              </w:tabs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 xml:space="preserve">ODO </w:t>
            </w:r>
            <w:r w:rsidRPr="002D450F" w:rsidR="00337247">
              <w:rPr>
                <w:rFonts w:ascii="Arial" w:hAnsi="Arial" w:eastAsia="Arial Unicode MS" w:cs="Arial"/>
              </w:rPr>
              <w:t>U RIJECI</w:t>
            </w:r>
          </w:p>
        </w:tc>
      </w:tr>
      <w:tr w:rsidRPr="002D450F" w:rsidR="007D6BBF" w:rsidTr="002D450F">
        <w:trPr>
          <w:trHeight w:val="392" w:hRule="exact"/>
        </w:trPr>
        <w:tc>
          <w:tcPr>
            <w:tcW w:w="5220" w:type="dxa"/>
            <w:gridSpan w:val="9"/>
            <w:tcBorders>
              <w:top w:val="dotted" w:color="auto" w:sz="4" w:space="0"/>
            </w:tcBorders>
            <w:tcMar>
              <w:left w:w="57" w:type="dxa"/>
              <w:right w:w="57" w:type="dxa"/>
            </w:tcMar>
          </w:tcPr>
          <w:p w:rsidRPr="002D450F" w:rsidR="007D6BBF" w:rsidP="007D6BBF" w:rsidRDefault="007D6BBF">
            <w:pPr>
              <w:jc w:val="center"/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(predsjednik vijeća - sudac)</w:t>
            </w:r>
          </w:p>
        </w:tc>
        <w:tc>
          <w:tcPr>
            <w:tcW w:w="4500" w:type="dxa"/>
            <w:gridSpan w:val="11"/>
            <w:tcMar>
              <w:left w:w="57" w:type="dxa"/>
              <w:right w:w="57" w:type="dxa"/>
            </w:tcMar>
          </w:tcPr>
          <w:p w:rsidRPr="002D450F" w:rsidR="007D6BBF" w:rsidP="007D6BBF" w:rsidRDefault="007D6BBF">
            <w:pPr>
              <w:rPr>
                <w:rFonts w:ascii="Arial" w:hAnsi="Arial" w:eastAsia="Arial Unicode MS" w:cs="Arial"/>
              </w:rPr>
            </w:pPr>
          </w:p>
        </w:tc>
      </w:tr>
      <w:tr w:rsidRPr="002D450F" w:rsidR="007D6BBF" w:rsidTr="002D450F">
        <w:trPr>
          <w:trHeight w:val="510" w:hRule="exact"/>
        </w:trPr>
        <w:tc>
          <w:tcPr>
            <w:tcW w:w="5220" w:type="dxa"/>
            <w:gridSpan w:val="9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pStyle w:val="Zaglavlje"/>
              <w:tabs>
                <w:tab w:val="clear" w:pos="4536"/>
                <w:tab w:val="clear" w:pos="9072"/>
              </w:tabs>
              <w:rPr>
                <w:rFonts w:ascii="Arial" w:hAnsi="Arial" w:eastAsia="Arial Unicode MS" w:cs="Arial"/>
              </w:rPr>
            </w:pPr>
          </w:p>
        </w:tc>
        <w:tc>
          <w:tcPr>
            <w:tcW w:w="1411" w:type="dxa"/>
            <w:gridSpan w:val="5"/>
            <w:tcMar>
              <w:left w:w="57" w:type="dxa"/>
              <w:right w:w="57" w:type="dxa"/>
            </w:tcMar>
            <w:vAlign w:val="bottom"/>
          </w:tcPr>
          <w:p w:rsidRPr="002D450F" w:rsidR="007D6BBF" w:rsidP="00337247" w:rsidRDefault="0084418E">
            <w:pPr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Okrivljenik</w:t>
            </w:r>
            <w:r w:rsidRPr="002D450F" w:rsidR="00337247">
              <w:rPr>
                <w:rFonts w:ascii="Arial" w:hAnsi="Arial" w:eastAsia="Arial Unicode MS" w:cs="Arial"/>
              </w:rPr>
              <w:t>:</w:t>
            </w:r>
          </w:p>
        </w:tc>
        <w:tc>
          <w:tcPr>
            <w:tcW w:w="3089" w:type="dxa"/>
            <w:gridSpan w:val="6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7D6BBF" w:rsidP="00215121" w:rsidRDefault="00C30D61">
            <w:pPr>
              <w:pStyle w:val="Zaglavlje"/>
              <w:tabs>
                <w:tab w:val="clear" w:pos="4536"/>
                <w:tab w:val="clear" w:pos="9072"/>
              </w:tabs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Damir Panić</w:t>
            </w:r>
          </w:p>
        </w:tc>
      </w:tr>
      <w:tr w:rsidRPr="002D450F" w:rsidR="007D6BBF" w:rsidTr="002D450F">
        <w:trPr>
          <w:trHeight w:val="617" w:hRule="exact"/>
        </w:trPr>
        <w:tc>
          <w:tcPr>
            <w:tcW w:w="5220" w:type="dxa"/>
            <w:gridSpan w:val="9"/>
            <w:tcBorders>
              <w:top w:val="dotted" w:color="auto" w:sz="4" w:space="0"/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pStyle w:val="Zaglavlje"/>
              <w:tabs>
                <w:tab w:val="clear" w:pos="4536"/>
                <w:tab w:val="clear" w:pos="9072"/>
              </w:tabs>
              <w:rPr>
                <w:rFonts w:ascii="Arial" w:hAnsi="Arial" w:eastAsia="Arial Unicode MS" w:cs="Arial"/>
              </w:rPr>
            </w:pPr>
          </w:p>
        </w:tc>
        <w:tc>
          <w:tcPr>
            <w:tcW w:w="2319" w:type="dxa"/>
            <w:gridSpan w:val="9"/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 xml:space="preserve">Zbog </w:t>
            </w:r>
            <w:r w:rsidRPr="002D450F" w:rsidR="0028440D">
              <w:rPr>
                <w:rFonts w:ascii="Arial" w:hAnsi="Arial" w:eastAsia="Arial Unicode MS" w:cs="Arial"/>
              </w:rPr>
              <w:t>kaz</w:t>
            </w:r>
            <w:r w:rsidRPr="002D450F">
              <w:rPr>
                <w:rFonts w:ascii="Arial" w:hAnsi="Arial" w:eastAsia="Arial Unicode MS" w:cs="Arial"/>
              </w:rPr>
              <w:t>. djela iz čl.:</w:t>
            </w:r>
          </w:p>
        </w:tc>
        <w:tc>
          <w:tcPr>
            <w:tcW w:w="2181" w:type="dxa"/>
            <w:gridSpan w:val="2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7D6BBF" w:rsidP="0060569D" w:rsidRDefault="00C30D61">
            <w:pPr>
              <w:pStyle w:val="Zaglavlje"/>
              <w:tabs>
                <w:tab w:val="clear" w:pos="4536"/>
                <w:tab w:val="clear" w:pos="9072"/>
              </w:tabs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172</w:t>
            </w:r>
            <w:r w:rsidRPr="002D450F" w:rsidR="00CA2A8D">
              <w:rPr>
                <w:rFonts w:ascii="Arial" w:hAnsi="Arial" w:eastAsia="Arial Unicode MS" w:cs="Arial"/>
              </w:rPr>
              <w:t xml:space="preserve">. st. 2. </w:t>
            </w:r>
            <w:r w:rsidRPr="002D450F" w:rsidR="002E1130">
              <w:rPr>
                <w:rFonts w:ascii="Arial" w:hAnsi="Arial" w:eastAsia="Arial Unicode MS" w:cs="Arial"/>
              </w:rPr>
              <w:t xml:space="preserve"> </w:t>
            </w:r>
            <w:r w:rsidRPr="002D450F" w:rsidR="00C73A88">
              <w:rPr>
                <w:rFonts w:ascii="Arial" w:hAnsi="Arial" w:eastAsia="Arial Unicode MS" w:cs="Arial"/>
              </w:rPr>
              <w:t>KZ</w:t>
            </w:r>
            <w:r w:rsidRPr="002D450F" w:rsidR="00337247">
              <w:rPr>
                <w:rFonts w:ascii="Arial" w:hAnsi="Arial" w:eastAsia="Arial Unicode MS" w:cs="Arial"/>
              </w:rPr>
              <w:t>/</w:t>
            </w:r>
            <w:r w:rsidRPr="002D450F" w:rsidR="00EC6DF9">
              <w:rPr>
                <w:rFonts w:ascii="Arial" w:hAnsi="Arial" w:eastAsia="Arial Unicode MS" w:cs="Arial"/>
              </w:rPr>
              <w:t>11</w:t>
            </w:r>
          </w:p>
        </w:tc>
      </w:tr>
      <w:tr w:rsidRPr="002D450F" w:rsidR="007D6BBF" w:rsidTr="002D450F">
        <w:trPr>
          <w:trHeight w:val="286" w:hRule="exact"/>
        </w:trPr>
        <w:tc>
          <w:tcPr>
            <w:tcW w:w="5220" w:type="dxa"/>
            <w:gridSpan w:val="9"/>
            <w:tcBorders>
              <w:top w:val="dotted" w:color="auto" w:sz="4" w:space="0"/>
            </w:tcBorders>
            <w:tcMar>
              <w:left w:w="57" w:type="dxa"/>
              <w:right w:w="57" w:type="dxa"/>
            </w:tcMar>
          </w:tcPr>
          <w:p w:rsidRPr="002D450F" w:rsidR="007D6BBF" w:rsidP="007D6BBF" w:rsidRDefault="007D6BBF">
            <w:pPr>
              <w:jc w:val="center"/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(članovi vijeća)</w:t>
            </w:r>
          </w:p>
        </w:tc>
        <w:tc>
          <w:tcPr>
            <w:tcW w:w="4500" w:type="dxa"/>
            <w:gridSpan w:val="11"/>
            <w:tcMar>
              <w:left w:w="57" w:type="dxa"/>
              <w:right w:w="57" w:type="dxa"/>
            </w:tcMar>
          </w:tcPr>
          <w:p w:rsidRPr="002D450F" w:rsidR="007D6BBF" w:rsidP="007D6BBF" w:rsidRDefault="007D6BBF">
            <w:pPr>
              <w:rPr>
                <w:rFonts w:ascii="Arial" w:hAnsi="Arial" w:eastAsia="Arial Unicode MS" w:cs="Arial"/>
              </w:rPr>
            </w:pPr>
          </w:p>
        </w:tc>
      </w:tr>
      <w:tr w:rsidRPr="002D450F" w:rsidR="005D36B4" w:rsidTr="00E02274">
        <w:trPr>
          <w:trHeight w:val="510" w:hRule="exact"/>
        </w:trPr>
        <w:tc>
          <w:tcPr>
            <w:tcW w:w="5220" w:type="dxa"/>
            <w:gridSpan w:val="9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5D36B4" w:rsidP="007D6BBF" w:rsidRDefault="00CA2A8D">
            <w:pPr>
              <w:pStyle w:val="Zaglavlje"/>
              <w:tabs>
                <w:tab w:val="clear" w:pos="4536"/>
                <w:tab w:val="clear" w:pos="9072"/>
              </w:tabs>
              <w:jc w:val="both"/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Kristina Kučan</w:t>
            </w:r>
          </w:p>
        </w:tc>
        <w:tc>
          <w:tcPr>
            <w:tcW w:w="2319" w:type="dxa"/>
            <w:gridSpan w:val="9"/>
            <w:tcMar>
              <w:left w:w="57" w:type="dxa"/>
              <w:right w:w="57" w:type="dxa"/>
            </w:tcMar>
            <w:vAlign w:val="bottom"/>
          </w:tcPr>
          <w:p w:rsidRPr="002D450F" w:rsidR="005D36B4" w:rsidP="007D6BBF" w:rsidRDefault="005D36B4">
            <w:pPr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Broj državnog odvjetništva:</w:t>
            </w:r>
          </w:p>
        </w:tc>
        <w:tc>
          <w:tcPr>
            <w:tcW w:w="2181" w:type="dxa"/>
            <w:gridSpan w:val="2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5D36B4" w:rsidP="00EF312C" w:rsidRDefault="00C30D61">
            <w:pPr>
              <w:pStyle w:val="Zaglavlje"/>
              <w:tabs>
                <w:tab w:val="clear" w:pos="4536"/>
                <w:tab w:val="clear" w:pos="9072"/>
              </w:tabs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KOz-DO-27/2024</w:t>
            </w:r>
          </w:p>
        </w:tc>
      </w:tr>
      <w:tr w:rsidRPr="002D450F" w:rsidR="007D6BBF" w:rsidTr="002D450F">
        <w:trPr>
          <w:trHeight w:val="346" w:hRule="exact"/>
        </w:trPr>
        <w:tc>
          <w:tcPr>
            <w:tcW w:w="5220" w:type="dxa"/>
            <w:gridSpan w:val="9"/>
            <w:tcMar>
              <w:left w:w="57" w:type="dxa"/>
              <w:right w:w="57" w:type="dxa"/>
            </w:tcMar>
          </w:tcPr>
          <w:p w:rsidRPr="002D450F" w:rsidR="007D6BBF" w:rsidP="007D6BBF" w:rsidRDefault="007D6BBF">
            <w:pPr>
              <w:jc w:val="center"/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(zapisničar)</w:t>
            </w:r>
          </w:p>
        </w:tc>
        <w:tc>
          <w:tcPr>
            <w:tcW w:w="4500" w:type="dxa"/>
            <w:gridSpan w:val="11"/>
            <w:tcMar>
              <w:left w:w="57" w:type="dxa"/>
              <w:right w:w="57" w:type="dxa"/>
            </w:tcMar>
          </w:tcPr>
          <w:p w:rsidRPr="002D450F" w:rsidR="007D6BBF" w:rsidP="007D6BBF" w:rsidRDefault="007D6BBF">
            <w:pPr>
              <w:rPr>
                <w:rFonts w:ascii="Arial" w:hAnsi="Arial" w:eastAsia="Arial Unicode MS" w:cs="Arial"/>
              </w:rPr>
            </w:pPr>
          </w:p>
        </w:tc>
      </w:tr>
      <w:tr w:rsidRPr="002D450F" w:rsidR="007D6BBF" w:rsidTr="002D450F">
        <w:trPr>
          <w:trHeight w:val="567" w:hRule="exact"/>
        </w:trPr>
        <w:tc>
          <w:tcPr>
            <w:tcW w:w="4930" w:type="dxa"/>
            <w:gridSpan w:val="8"/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jc w:val="right"/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 xml:space="preserve">Predsjednik vijeća – Sudac otvara zasjedanje u </w:t>
            </w:r>
          </w:p>
        </w:tc>
        <w:tc>
          <w:tcPr>
            <w:tcW w:w="1418" w:type="dxa"/>
            <w:gridSpan w:val="5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7D6BBF" w:rsidP="00C30D61" w:rsidRDefault="00C30D61">
            <w:pPr>
              <w:pStyle w:val="Zaglavlje"/>
              <w:tabs>
                <w:tab w:val="clear" w:pos="4536"/>
                <w:tab w:val="clear" w:pos="9072"/>
              </w:tabs>
              <w:jc w:val="center"/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09</w:t>
            </w:r>
            <w:r w:rsidRPr="002D450F" w:rsidR="00CA2A8D">
              <w:rPr>
                <w:rFonts w:ascii="Arial" w:hAnsi="Arial" w:eastAsia="Arial Unicode MS" w:cs="Arial"/>
              </w:rPr>
              <w:t>,</w:t>
            </w:r>
            <w:r w:rsidRPr="002D450F">
              <w:rPr>
                <w:rFonts w:ascii="Arial" w:hAnsi="Arial" w:eastAsia="Arial Unicode MS" w:cs="Arial"/>
              </w:rPr>
              <w:t>00</w:t>
            </w:r>
          </w:p>
        </w:tc>
        <w:tc>
          <w:tcPr>
            <w:tcW w:w="3372" w:type="dxa"/>
            <w:gridSpan w:val="7"/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sati i objavljuje predmet rasprave.</w:t>
            </w:r>
          </w:p>
        </w:tc>
      </w:tr>
      <w:tr w:rsidRPr="002D450F" w:rsidR="007D6BBF" w:rsidTr="00E02274">
        <w:trPr>
          <w:trHeight w:val="510" w:hRule="exact"/>
        </w:trPr>
        <w:tc>
          <w:tcPr>
            <w:tcW w:w="5937" w:type="dxa"/>
            <w:gridSpan w:val="11"/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Utvrđuje se da su pristupili:</w:t>
            </w:r>
          </w:p>
        </w:tc>
        <w:tc>
          <w:tcPr>
            <w:tcW w:w="852" w:type="dxa"/>
            <w:gridSpan w:val="5"/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rPr>
                <w:rFonts w:ascii="Arial" w:hAnsi="Arial" w:eastAsia="Arial Unicode MS" w:cs="Arial"/>
              </w:rPr>
            </w:pPr>
          </w:p>
        </w:tc>
        <w:tc>
          <w:tcPr>
            <w:tcW w:w="2931" w:type="dxa"/>
            <w:gridSpan w:val="4"/>
            <w:tcMar>
              <w:left w:w="57" w:type="dxa"/>
              <w:right w:w="57" w:type="dxa"/>
            </w:tcMar>
            <w:vAlign w:val="bottom"/>
          </w:tcPr>
          <w:p w:rsidRPr="002D450F" w:rsidR="007D6BBF" w:rsidP="007D6BBF" w:rsidRDefault="007D6BBF">
            <w:pPr>
              <w:rPr>
                <w:rFonts w:ascii="Arial" w:hAnsi="Arial" w:eastAsia="Arial Unicode MS" w:cs="Arial"/>
              </w:rPr>
            </w:pPr>
          </w:p>
        </w:tc>
      </w:tr>
      <w:tr w:rsidRPr="002D450F" w:rsidR="0084418E" w:rsidTr="00E02274">
        <w:trPr>
          <w:trHeight w:val="542"/>
        </w:trPr>
        <w:tc>
          <w:tcPr>
            <w:tcW w:w="418" w:type="dxa"/>
            <w:tcMar>
              <w:left w:w="57" w:type="dxa"/>
              <w:right w:w="57" w:type="dxa"/>
            </w:tcMar>
            <w:vAlign w:val="bottom"/>
          </w:tcPr>
          <w:p w:rsidRPr="002D450F" w:rsidR="0084418E" w:rsidP="00CA5643" w:rsidRDefault="0084418E">
            <w:pPr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1.</w:t>
            </w:r>
          </w:p>
        </w:tc>
        <w:tc>
          <w:tcPr>
            <w:tcW w:w="2604" w:type="dxa"/>
            <w:gridSpan w:val="3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84418E" w:rsidP="00CA5643" w:rsidRDefault="0084418E">
            <w:pPr>
              <w:pStyle w:val="Zaglavlje"/>
              <w:tabs>
                <w:tab w:val="clear" w:pos="4536"/>
                <w:tab w:val="clear" w:pos="9072"/>
              </w:tabs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 xml:space="preserve"> ODO u Rijeci</w:t>
            </w:r>
          </w:p>
        </w:tc>
        <w:tc>
          <w:tcPr>
            <w:tcW w:w="952" w:type="dxa"/>
            <w:gridSpan w:val="2"/>
            <w:tcMar>
              <w:left w:w="57" w:type="dxa"/>
              <w:right w:w="57" w:type="dxa"/>
            </w:tcMar>
            <w:vAlign w:val="bottom"/>
          </w:tcPr>
          <w:p w:rsidRPr="002D450F" w:rsidR="0084418E" w:rsidP="00CA5643" w:rsidRDefault="0084418E">
            <w:pPr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Tužitelj</w:t>
            </w:r>
          </w:p>
        </w:tc>
        <w:tc>
          <w:tcPr>
            <w:tcW w:w="5746" w:type="dxa"/>
            <w:gridSpan w:val="14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84418E" w:rsidP="002D450F" w:rsidRDefault="00CA2A8D">
            <w:pPr>
              <w:pStyle w:val="Zaglavlje"/>
              <w:tabs>
                <w:tab w:val="clear" w:pos="4536"/>
                <w:tab w:val="clear" w:pos="9072"/>
              </w:tabs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 xml:space="preserve">Zamjenica </w:t>
            </w:r>
            <w:r w:rsidR="002D450F">
              <w:rPr>
                <w:rFonts w:ascii="Arial" w:hAnsi="Arial" w:eastAsia="Arial Unicode MS" w:cs="Arial"/>
              </w:rPr>
              <w:t xml:space="preserve"> Iva Šalov -</w:t>
            </w:r>
            <w:r w:rsidRPr="002D450F">
              <w:rPr>
                <w:rFonts w:ascii="Arial" w:hAnsi="Arial" w:eastAsia="Arial Unicode MS" w:cs="Arial"/>
              </w:rPr>
              <w:t xml:space="preserve"> osobno</w:t>
            </w:r>
          </w:p>
        </w:tc>
      </w:tr>
      <w:tr w:rsidRPr="002D450F" w:rsidR="0084418E" w:rsidTr="002D450F">
        <w:trPr>
          <w:trHeight w:val="529"/>
        </w:trPr>
        <w:tc>
          <w:tcPr>
            <w:tcW w:w="418" w:type="dxa"/>
            <w:tcMar>
              <w:left w:w="57" w:type="dxa"/>
              <w:right w:w="57" w:type="dxa"/>
            </w:tcMar>
            <w:vAlign w:val="bottom"/>
          </w:tcPr>
          <w:p w:rsidRPr="002D450F" w:rsidR="0084418E" w:rsidP="00CA5643" w:rsidRDefault="0084418E">
            <w:pPr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2.</w:t>
            </w:r>
          </w:p>
        </w:tc>
        <w:tc>
          <w:tcPr>
            <w:tcW w:w="1394" w:type="dxa"/>
            <w:tcMar>
              <w:left w:w="57" w:type="dxa"/>
              <w:right w:w="57" w:type="dxa"/>
            </w:tcMar>
            <w:vAlign w:val="bottom"/>
          </w:tcPr>
          <w:p w:rsidRPr="002D450F" w:rsidR="0084418E" w:rsidP="00CA5643" w:rsidRDefault="0084418E">
            <w:pPr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Oštećenik:</w:t>
            </w:r>
          </w:p>
        </w:tc>
        <w:tc>
          <w:tcPr>
            <w:tcW w:w="7908" w:type="dxa"/>
            <w:gridSpan w:val="18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84418E" w:rsidP="00CA5643" w:rsidRDefault="0084418E">
            <w:pPr>
              <w:pStyle w:val="Zaglavlje"/>
              <w:tabs>
                <w:tab w:val="clear" w:pos="4536"/>
                <w:tab w:val="clear" w:pos="9072"/>
              </w:tabs>
              <w:rPr>
                <w:rFonts w:ascii="Arial" w:hAnsi="Arial" w:eastAsia="Arial Unicode MS" w:cs="Arial"/>
              </w:rPr>
            </w:pPr>
          </w:p>
        </w:tc>
      </w:tr>
      <w:tr w:rsidRPr="002D450F" w:rsidR="0084418E" w:rsidTr="002D450F">
        <w:trPr>
          <w:trHeight w:val="523"/>
        </w:trPr>
        <w:tc>
          <w:tcPr>
            <w:tcW w:w="418" w:type="dxa"/>
            <w:tcMar>
              <w:left w:w="57" w:type="dxa"/>
              <w:right w:w="57" w:type="dxa"/>
            </w:tcMar>
            <w:vAlign w:val="bottom"/>
          </w:tcPr>
          <w:p w:rsidRPr="002D450F" w:rsidR="0084418E" w:rsidP="00CA5643" w:rsidRDefault="0084418E">
            <w:pPr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3.</w:t>
            </w:r>
          </w:p>
        </w:tc>
        <w:tc>
          <w:tcPr>
            <w:tcW w:w="1394" w:type="dxa"/>
            <w:tcMar>
              <w:left w:w="57" w:type="dxa"/>
              <w:right w:w="57" w:type="dxa"/>
            </w:tcMar>
            <w:vAlign w:val="bottom"/>
          </w:tcPr>
          <w:p w:rsidRPr="002D450F" w:rsidR="0084418E" w:rsidP="00CA5643" w:rsidRDefault="0084418E">
            <w:pPr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Okrivljenik:</w:t>
            </w:r>
          </w:p>
        </w:tc>
        <w:tc>
          <w:tcPr>
            <w:tcW w:w="7908" w:type="dxa"/>
            <w:gridSpan w:val="18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84418E" w:rsidP="002D450F" w:rsidRDefault="00C30D61">
            <w:pPr>
              <w:pStyle w:val="Zaglavlje"/>
              <w:tabs>
                <w:tab w:val="clear" w:pos="4536"/>
                <w:tab w:val="clear" w:pos="9072"/>
              </w:tabs>
              <w:jc w:val="both"/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Damir Panić</w:t>
            </w:r>
            <w:r w:rsidRPr="002D450F" w:rsidR="00CA2A8D">
              <w:rPr>
                <w:rFonts w:ascii="Arial" w:hAnsi="Arial" w:eastAsia="Arial Unicode MS" w:cs="Arial"/>
              </w:rPr>
              <w:t xml:space="preserve"> – nitko, odvj. </w:t>
            </w:r>
            <w:r w:rsidRPr="002D450F">
              <w:rPr>
                <w:rFonts w:ascii="Arial" w:hAnsi="Arial" w:eastAsia="Arial Unicode MS" w:cs="Arial"/>
              </w:rPr>
              <w:t>Milan Samardžić</w:t>
            </w:r>
            <w:r w:rsidRPr="002D450F" w:rsidR="00CA2A8D">
              <w:rPr>
                <w:rFonts w:ascii="Arial" w:hAnsi="Arial" w:eastAsia="Arial Unicode MS" w:cs="Arial"/>
              </w:rPr>
              <w:t xml:space="preserve">, odvj. iz Rijeke - </w:t>
            </w:r>
            <w:r w:rsidR="002D450F">
              <w:rPr>
                <w:rFonts w:ascii="Arial" w:hAnsi="Arial" w:eastAsia="Arial Unicode MS" w:cs="Arial"/>
              </w:rPr>
              <w:t>osobno</w:t>
            </w:r>
          </w:p>
        </w:tc>
      </w:tr>
      <w:tr w:rsidRPr="002D450F" w:rsidR="0084418E" w:rsidTr="00E02274">
        <w:trPr>
          <w:trHeight w:val="600"/>
        </w:trPr>
        <w:tc>
          <w:tcPr>
            <w:tcW w:w="9720" w:type="dxa"/>
            <w:gridSpan w:val="20"/>
            <w:tcBorders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84418E" w:rsidP="00CA5643" w:rsidRDefault="0084418E">
            <w:pPr>
              <w:pStyle w:val="Zaglavlje"/>
              <w:tabs>
                <w:tab w:val="clear" w:pos="4536"/>
                <w:tab w:val="clear" w:pos="9072"/>
              </w:tabs>
              <w:rPr>
                <w:rFonts w:ascii="Arial" w:hAnsi="Arial" w:eastAsia="Arial Unicode MS" w:cs="Arial"/>
              </w:rPr>
            </w:pPr>
          </w:p>
        </w:tc>
      </w:tr>
      <w:tr w:rsidRPr="002D450F" w:rsidR="0084418E" w:rsidTr="002D450F">
        <w:trPr>
          <w:trHeight w:val="493"/>
        </w:trPr>
        <w:tc>
          <w:tcPr>
            <w:tcW w:w="418" w:type="dxa"/>
            <w:tcBorders>
              <w:top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84418E" w:rsidP="00CA5643" w:rsidRDefault="0084418E">
            <w:pPr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4.</w:t>
            </w:r>
          </w:p>
        </w:tc>
        <w:tc>
          <w:tcPr>
            <w:tcW w:w="1394" w:type="dxa"/>
            <w:tcBorders>
              <w:top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84418E" w:rsidP="00CA5643" w:rsidRDefault="0084418E">
            <w:pPr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Svjedoci:</w:t>
            </w:r>
          </w:p>
        </w:tc>
        <w:tc>
          <w:tcPr>
            <w:tcW w:w="7908" w:type="dxa"/>
            <w:gridSpan w:val="18"/>
            <w:tcBorders>
              <w:top w:val="dotted" w:color="auto" w:sz="4" w:space="0"/>
              <w:bottom w:val="dotted" w:color="auto" w:sz="4" w:space="0"/>
            </w:tcBorders>
            <w:tcMar>
              <w:left w:w="57" w:type="dxa"/>
              <w:right w:w="57" w:type="dxa"/>
            </w:tcMar>
            <w:vAlign w:val="bottom"/>
          </w:tcPr>
          <w:p w:rsidRPr="002D450F" w:rsidR="0084418E" w:rsidP="00CA5643" w:rsidRDefault="002D450F">
            <w:pPr>
              <w:pStyle w:val="Zaglavlje"/>
              <w:tabs>
                <w:tab w:val="clear" w:pos="4536"/>
                <w:tab w:val="clear" w:pos="9072"/>
              </w:tabs>
              <w:rPr>
                <w:rFonts w:ascii="Arial" w:hAnsi="Arial" w:eastAsia="Arial Unicode MS" w:cs="Arial"/>
              </w:rPr>
            </w:pPr>
            <w:r w:rsidRPr="002D450F">
              <w:rPr>
                <w:rFonts w:ascii="Arial" w:hAnsi="Arial" w:eastAsia="Arial Unicode MS" w:cs="Arial"/>
              </w:rPr>
              <w:t>Ana</w:t>
            </w:r>
            <w:r w:rsidR="00FD08B0">
              <w:rPr>
                <w:rFonts w:ascii="Arial" w:hAnsi="Arial" w:eastAsia="Arial Unicode MS" w:cs="Arial"/>
              </w:rPr>
              <w:t xml:space="preserve"> -</w:t>
            </w:r>
            <w:r w:rsidRPr="002D450F">
              <w:rPr>
                <w:rFonts w:ascii="Arial" w:hAnsi="Arial" w:eastAsia="Arial Unicode MS" w:cs="Arial"/>
              </w:rPr>
              <w:t xml:space="preserve"> Marija Vizintin</w:t>
            </w:r>
            <w:r>
              <w:rPr>
                <w:rFonts w:ascii="Arial" w:hAnsi="Arial" w:eastAsia="Arial Unicode MS" w:cs="Arial"/>
              </w:rPr>
              <w:t xml:space="preserve"> - nitko</w:t>
            </w:r>
          </w:p>
        </w:tc>
      </w:tr>
    </w:tbl>
    <w:p w:rsidRPr="002D450F" w:rsidR="00D97F13" w:rsidP="00D97F13" w:rsidRDefault="00D97F13" w14:paraId="baa977d" w14:textId="baa977d">
      <w:pPr>
        <w15:collapsed w:val="false"/>
        <w:rPr>
          <w:rFonts w:ascii="Arial" w:hAnsi="Arial" w:eastAsia="Arial Unicode MS" w:cs="Arial"/>
        </w:rPr>
      </w:pPr>
    </w:p>
    <w:p w:rsidRPr="00D97F13" w:rsidR="002E1130" w:rsidP="00D97F13" w:rsidRDefault="002E1130">
      <w:pPr>
        <w:rPr>
          <w:rFonts w:eastAsia="Arial Unicode MS"/>
        </w:rPr>
      </w:pPr>
    </w:p>
    <w:p w:rsidRPr="00B77024" w:rsidR="007D6BBF" w:rsidP="007D6BBF" w:rsidRDefault="007D6BBF">
      <w:pPr>
        <w:pStyle w:val="Naslov2"/>
        <w:rPr>
          <w:rFonts w:ascii="Arial" w:hAnsi="Arial" w:eastAsia="Arial Unicode MS" w:cs="Arial"/>
          <w:b w:val="false"/>
          <w:lang w:val="hr-HR"/>
        </w:rPr>
      </w:pPr>
      <w:r w:rsidRPr="00B77024">
        <w:rPr>
          <w:rFonts w:ascii="Arial" w:hAnsi="Arial" w:eastAsia="Arial Unicode MS" w:cs="Arial"/>
          <w:b w:val="false"/>
          <w:lang w:val="hr-HR"/>
        </w:rPr>
        <w:t>RASPRAVA JE JAVNA!</w:t>
      </w:r>
    </w:p>
    <w:p w:rsidRPr="00B77024" w:rsidR="00C861EA" w:rsidP="007D6BBF" w:rsidRDefault="00C861EA">
      <w:pPr>
        <w:pStyle w:val="Tijeloteksta"/>
        <w:ind w:firstLine="720"/>
        <w:rPr>
          <w:rFonts w:ascii="Arial" w:hAnsi="Arial" w:eastAsia="Arial Unicode MS" w:cs="Arial"/>
          <w:u w:val="single"/>
        </w:rPr>
      </w:pPr>
    </w:p>
    <w:p w:rsidRPr="00B77024" w:rsidR="007D6BBF" w:rsidP="002049EA" w:rsidRDefault="007D6BBF">
      <w:pPr>
        <w:pStyle w:val="Tijeloteksta"/>
        <w:ind w:firstLine="708"/>
        <w:rPr>
          <w:rFonts w:ascii="Arial" w:hAnsi="Arial" w:eastAsia="Arial Unicode MS" w:cs="Arial"/>
        </w:rPr>
      </w:pPr>
      <w:r w:rsidRPr="00B77024">
        <w:rPr>
          <w:rFonts w:ascii="Arial" w:hAnsi="Arial" w:eastAsia="Arial Unicode MS" w:cs="Arial"/>
        </w:rPr>
        <w:t xml:space="preserve">Sudac otvara zasjedanje, objavljuje predmet rasprave te utvrđuje da je sud sastavljen </w:t>
      </w:r>
      <w:r w:rsidRPr="00B77024" w:rsidR="00337247">
        <w:rPr>
          <w:rFonts w:ascii="Arial" w:hAnsi="Arial" w:eastAsia="Arial Unicode MS" w:cs="Arial"/>
        </w:rPr>
        <w:t>prema</w:t>
      </w:r>
      <w:r w:rsidRPr="00B77024">
        <w:rPr>
          <w:rFonts w:ascii="Arial" w:hAnsi="Arial" w:eastAsia="Arial Unicode MS" w:cs="Arial"/>
        </w:rPr>
        <w:t xml:space="preserve"> zakonu i da </w:t>
      </w:r>
      <w:r w:rsidRPr="00B77024" w:rsidR="00337247">
        <w:rPr>
          <w:rFonts w:ascii="Arial" w:hAnsi="Arial" w:eastAsia="Arial Unicode MS" w:cs="Arial"/>
        </w:rPr>
        <w:t>ne postoje razlozi iz kojih se sudac i zapisničar moraju izuzeti.</w:t>
      </w:r>
    </w:p>
    <w:p w:rsidRPr="00B77024" w:rsidR="00E56313" w:rsidP="00867DBE" w:rsidRDefault="00E56313">
      <w:pPr>
        <w:pStyle w:val="Tijeloteksta"/>
        <w:ind w:firstLine="709"/>
        <w:rPr>
          <w:rFonts w:ascii="Arial" w:hAnsi="Arial" w:cs="Arial"/>
          <w:iCs/>
        </w:rPr>
      </w:pPr>
    </w:p>
    <w:p w:rsidR="00E56313" w:rsidP="00E56313" w:rsidRDefault="00E56313">
      <w:pPr>
        <w:pStyle w:val="Tijeloteksta"/>
        <w:ind w:firstLine="720"/>
        <w:rPr>
          <w:rFonts w:ascii="Arial" w:hAnsi="Arial" w:eastAsia="Arial Unicode MS" w:cs="Arial"/>
        </w:rPr>
      </w:pPr>
      <w:r w:rsidRPr="00B77024">
        <w:rPr>
          <w:rFonts w:ascii="Arial" w:hAnsi="Arial" w:eastAsia="Arial Unicode MS" w:cs="Arial"/>
        </w:rPr>
        <w:t xml:space="preserve">Utvrđuje se da </w:t>
      </w:r>
      <w:r w:rsidR="002D450F">
        <w:rPr>
          <w:rFonts w:ascii="Arial" w:hAnsi="Arial" w:eastAsia="Arial Unicode MS" w:cs="Arial"/>
        </w:rPr>
        <w:t>na raspravu nije pristupio optuženi Damir Panić, u odnosu na kojega je dostava poziva uredno iskazana</w:t>
      </w:r>
      <w:r w:rsidRPr="00B77024">
        <w:rPr>
          <w:rFonts w:ascii="Arial" w:hAnsi="Arial" w:eastAsia="Arial Unicode MS" w:cs="Arial"/>
        </w:rPr>
        <w:t>.</w:t>
      </w:r>
      <w:r w:rsidR="002E1130">
        <w:rPr>
          <w:rFonts w:ascii="Arial" w:hAnsi="Arial" w:eastAsia="Arial Unicode MS" w:cs="Arial"/>
        </w:rPr>
        <w:t xml:space="preserve"> </w:t>
      </w:r>
      <w:r w:rsidR="00CB340F">
        <w:rPr>
          <w:rFonts w:ascii="Arial" w:hAnsi="Arial" w:eastAsia="Arial Unicode MS" w:cs="Arial"/>
        </w:rPr>
        <w:t xml:space="preserve">Branitelj navodi da je optuženik sredinom kolovoza ove godine otišao na plovidbu, te da se njegov povratak na adresu prebivališta očekuje sredinom prosinca ove godine. </w:t>
      </w:r>
    </w:p>
    <w:p w:rsidR="00FD08B0" w:rsidP="00E56313" w:rsidRDefault="00FD08B0">
      <w:pPr>
        <w:pStyle w:val="Tijeloteksta"/>
        <w:ind w:firstLine="720"/>
        <w:rPr>
          <w:rFonts w:ascii="Arial" w:hAnsi="Arial" w:eastAsia="Arial Unicode MS" w:cs="Arial"/>
        </w:rPr>
      </w:pPr>
    </w:p>
    <w:p w:rsidR="00FD08B0" w:rsidP="00E56313" w:rsidRDefault="00FD08B0">
      <w:pPr>
        <w:pStyle w:val="Tijeloteksta"/>
        <w:ind w:firstLine="720"/>
        <w:rPr>
          <w:rFonts w:ascii="Arial" w:hAnsi="Arial" w:eastAsia="Arial Unicode MS" w:cs="Arial"/>
        </w:rPr>
      </w:pPr>
      <w:r>
        <w:rPr>
          <w:rFonts w:ascii="Arial" w:hAnsi="Arial" w:eastAsia="Arial Unicode MS" w:cs="Arial"/>
        </w:rPr>
        <w:lastRenderedPageBreak/>
        <w:t>Konstatira se da na raspravu u svojstvu svjedoka nije pristupila Ana – Marija Vizintin koja je uredno pozvana.</w:t>
      </w:r>
    </w:p>
    <w:p w:rsidR="00FD08B0" w:rsidP="00E56313" w:rsidRDefault="00FD08B0">
      <w:pPr>
        <w:pStyle w:val="Tijeloteksta"/>
        <w:ind w:firstLine="720"/>
        <w:rPr>
          <w:rFonts w:ascii="Arial" w:hAnsi="Arial" w:eastAsia="Arial Unicode MS" w:cs="Arial"/>
        </w:rPr>
      </w:pPr>
    </w:p>
    <w:p w:rsidR="00FD08B0" w:rsidP="00E56313" w:rsidRDefault="00FD08B0">
      <w:pPr>
        <w:pStyle w:val="Tijeloteksta"/>
        <w:ind w:firstLine="720"/>
        <w:rPr>
          <w:rFonts w:ascii="Arial" w:hAnsi="Arial" w:eastAsia="Arial Unicode MS" w:cs="Arial"/>
        </w:rPr>
      </w:pPr>
      <w:r>
        <w:rPr>
          <w:rFonts w:ascii="Arial" w:hAnsi="Arial" w:eastAsia="Arial Unicode MS" w:cs="Arial"/>
        </w:rPr>
        <w:t>Konstatira se da branitelj predaje u spis potvrdu optuž. poslodavca iz sadržaja kojega je razvidan kontinuitet njegovih odlaska na plovidbu kao i okolnost da je u vremenu održavanja današnje rasprave planirano da će se također nalaziti na plovidbi.</w:t>
      </w:r>
    </w:p>
    <w:p w:rsidR="00FD08B0" w:rsidP="00E56313" w:rsidRDefault="00FD08B0">
      <w:pPr>
        <w:pStyle w:val="Tijeloteksta"/>
        <w:ind w:firstLine="720"/>
        <w:rPr>
          <w:rFonts w:ascii="Arial" w:hAnsi="Arial" w:eastAsia="Arial Unicode MS" w:cs="Arial"/>
        </w:rPr>
      </w:pPr>
    </w:p>
    <w:p w:rsidR="00FD08B0" w:rsidP="00E56313" w:rsidRDefault="00FD08B0">
      <w:pPr>
        <w:pStyle w:val="Tijeloteksta"/>
        <w:ind w:firstLine="720"/>
        <w:rPr>
          <w:rFonts w:ascii="Arial" w:hAnsi="Arial" w:eastAsia="Arial Unicode MS" w:cs="Arial"/>
        </w:rPr>
      </w:pPr>
      <w:r>
        <w:rPr>
          <w:rFonts w:ascii="Arial" w:hAnsi="Arial" w:eastAsia="Arial Unicode MS" w:cs="Arial"/>
        </w:rPr>
        <w:t>Sudac za mladež donosi</w:t>
      </w:r>
    </w:p>
    <w:p w:rsidR="00FD08B0" w:rsidP="00E56313" w:rsidRDefault="00FD08B0">
      <w:pPr>
        <w:pStyle w:val="Tijeloteksta"/>
        <w:ind w:firstLine="720"/>
        <w:rPr>
          <w:rFonts w:ascii="Arial" w:hAnsi="Arial" w:eastAsia="Arial Unicode MS" w:cs="Arial"/>
        </w:rPr>
      </w:pPr>
    </w:p>
    <w:p w:rsidR="00FD08B0" w:rsidP="00FD08B0" w:rsidRDefault="00FD08B0">
      <w:pPr>
        <w:pStyle w:val="Tijeloteksta"/>
        <w:ind w:firstLine="720"/>
        <w:jc w:val="center"/>
        <w:rPr>
          <w:rFonts w:ascii="Arial" w:hAnsi="Arial" w:eastAsia="Arial Unicode MS" w:cs="Arial"/>
        </w:rPr>
      </w:pPr>
      <w:r>
        <w:rPr>
          <w:rFonts w:ascii="Arial" w:hAnsi="Arial" w:eastAsia="Arial Unicode MS" w:cs="Arial"/>
        </w:rPr>
        <w:t>rješenje</w:t>
      </w:r>
    </w:p>
    <w:p w:rsidR="00FD08B0" w:rsidP="00E56313" w:rsidRDefault="00FD08B0">
      <w:pPr>
        <w:pStyle w:val="Tijeloteksta"/>
        <w:ind w:firstLine="720"/>
        <w:rPr>
          <w:rFonts w:ascii="Arial" w:hAnsi="Arial" w:eastAsia="Arial Unicode MS" w:cs="Arial"/>
        </w:rPr>
      </w:pPr>
    </w:p>
    <w:p w:rsidR="00FD08B0" w:rsidP="00E56313" w:rsidRDefault="00FD08B0">
      <w:pPr>
        <w:pStyle w:val="Tijeloteksta"/>
        <w:ind w:firstLine="720"/>
        <w:rPr>
          <w:rFonts w:ascii="Arial" w:hAnsi="Arial" w:eastAsia="Arial Unicode MS" w:cs="Arial"/>
        </w:rPr>
      </w:pPr>
      <w:r>
        <w:rPr>
          <w:rFonts w:ascii="Arial" w:hAnsi="Arial" w:eastAsia="Arial Unicode MS" w:cs="Arial"/>
        </w:rPr>
        <w:t>Slijedom izostanka optuž. rasprava se odgađa, a naredna rasprava u predmetu određuje se za dan:</w:t>
      </w:r>
    </w:p>
    <w:p w:rsidRPr="00B77024" w:rsidR="00FD08B0" w:rsidP="00FD08B0" w:rsidRDefault="00FD08B0">
      <w:pPr>
        <w:pStyle w:val="Tijeloteksta"/>
        <w:rPr>
          <w:rFonts w:ascii="Arial" w:hAnsi="Arial" w:eastAsia="Arial Unicode MS" w:cs="Arial"/>
        </w:rPr>
      </w:pPr>
    </w:p>
    <w:p w:rsidRPr="00B77024" w:rsidR="00337247" w:rsidP="00E56313" w:rsidRDefault="00337247">
      <w:pPr>
        <w:pStyle w:val="Tijeloteksta"/>
        <w:ind w:firstLine="720"/>
        <w:rPr>
          <w:rFonts w:ascii="Arial" w:hAnsi="Arial" w:eastAsia="Arial Unicode MS" w:cs="Arial"/>
        </w:rPr>
      </w:pPr>
    </w:p>
    <w:p w:rsidRPr="00FD08B0" w:rsidR="00EC6DF9" w:rsidP="00EC6DF9" w:rsidRDefault="00EC6DF9">
      <w:pPr>
        <w:jc w:val="center"/>
        <w:rPr>
          <w:rFonts w:ascii="Arial" w:hAnsi="Arial" w:cs="Arial"/>
          <w:u w:val="single"/>
        </w:rPr>
      </w:pPr>
      <w:r w:rsidRPr="00FD08B0">
        <w:rPr>
          <w:rFonts w:ascii="Arial" w:hAnsi="Arial" w:cs="Arial"/>
          <w:u w:val="single"/>
        </w:rPr>
        <w:t xml:space="preserve">16. </w:t>
      </w:r>
      <w:r w:rsidRPr="00FD08B0" w:rsidR="00FD08B0">
        <w:rPr>
          <w:rFonts w:ascii="Arial" w:hAnsi="Arial" w:cs="Arial"/>
          <w:u w:val="single"/>
        </w:rPr>
        <w:t>siječnja</w:t>
      </w:r>
      <w:r w:rsidRPr="00FD08B0">
        <w:rPr>
          <w:rFonts w:ascii="Arial" w:hAnsi="Arial" w:cs="Arial"/>
          <w:u w:val="single"/>
        </w:rPr>
        <w:t xml:space="preserve"> 202</w:t>
      </w:r>
      <w:r w:rsidRPr="00FD08B0" w:rsidR="00FD08B0">
        <w:rPr>
          <w:rFonts w:ascii="Arial" w:hAnsi="Arial" w:cs="Arial"/>
          <w:u w:val="single"/>
        </w:rPr>
        <w:t>5. godine u 11,</w:t>
      </w:r>
      <w:r w:rsidRPr="00FD08B0">
        <w:rPr>
          <w:rFonts w:ascii="Arial" w:hAnsi="Arial" w:cs="Arial"/>
          <w:u w:val="single"/>
        </w:rPr>
        <w:t>00 sati</w:t>
      </w:r>
    </w:p>
    <w:p w:rsidR="00EC6DF9" w:rsidP="00A56A15" w:rsidRDefault="00EC6DF9">
      <w:pPr>
        <w:ind w:firstLine="708"/>
        <w:jc w:val="both"/>
        <w:rPr>
          <w:rFonts w:ascii="Arial" w:hAnsi="Arial" w:eastAsia="Arial Unicode MS" w:cs="Arial"/>
          <w:bCs/>
        </w:rPr>
      </w:pPr>
    </w:p>
    <w:p w:rsidRPr="00B77024" w:rsidR="00F231E9" w:rsidP="00A56A15" w:rsidRDefault="00F231E9">
      <w:pPr>
        <w:ind w:firstLine="708"/>
        <w:jc w:val="both"/>
        <w:rPr>
          <w:rFonts w:ascii="Arial" w:hAnsi="Arial" w:eastAsia="Arial Unicode MS" w:cs="Arial"/>
          <w:bCs/>
        </w:rPr>
      </w:pPr>
    </w:p>
    <w:p w:rsidRPr="00B77024" w:rsidR="00F231E9" w:rsidP="00A56A15" w:rsidRDefault="00EF13AD">
      <w:pPr>
        <w:ind w:firstLine="708"/>
        <w:jc w:val="both"/>
        <w:rPr>
          <w:rFonts w:ascii="Arial" w:hAnsi="Arial" w:eastAsia="Arial Unicode MS" w:cs="Arial"/>
          <w:bCs/>
        </w:rPr>
      </w:pPr>
      <w:r>
        <w:rPr>
          <w:rFonts w:ascii="Arial" w:hAnsi="Arial" w:eastAsia="Arial Unicode MS" w:cs="Arial"/>
          <w:bCs/>
        </w:rPr>
        <w:t>š</w:t>
      </w:r>
      <w:r w:rsidRPr="00B77024" w:rsidR="00F231E9">
        <w:rPr>
          <w:rFonts w:ascii="Arial" w:hAnsi="Arial" w:eastAsia="Arial Unicode MS" w:cs="Arial"/>
          <w:bCs/>
        </w:rPr>
        <w:t xml:space="preserve">to prisutni </w:t>
      </w:r>
      <w:r w:rsidR="00FD08B0">
        <w:rPr>
          <w:rFonts w:ascii="Arial" w:hAnsi="Arial" w:eastAsia="Arial Unicode MS" w:cs="Arial"/>
          <w:bCs/>
        </w:rPr>
        <w:t>zastupnica optužbe i branitelj primaju na znanje. Pismena dostava poziva biti će iskazana optuženiku kao i svjedokinji Ana – Mariji Vizintin</w:t>
      </w:r>
      <w:r w:rsidRPr="00B77024" w:rsidR="00F231E9">
        <w:rPr>
          <w:rFonts w:ascii="Arial" w:hAnsi="Arial" w:eastAsia="Arial Unicode MS" w:cs="Arial"/>
          <w:bCs/>
        </w:rPr>
        <w:t xml:space="preserve">. </w:t>
      </w:r>
    </w:p>
    <w:p w:rsidRPr="00B77024" w:rsidR="00073F1A" w:rsidP="00A56A15" w:rsidRDefault="00073F1A">
      <w:pPr>
        <w:ind w:firstLine="708"/>
        <w:jc w:val="both"/>
        <w:rPr>
          <w:rFonts w:ascii="Arial" w:hAnsi="Arial" w:eastAsia="Arial Unicode MS" w:cs="Arial"/>
          <w:bCs/>
        </w:rPr>
      </w:pPr>
    </w:p>
    <w:p w:rsidRPr="00B77024" w:rsidR="00073F1A" w:rsidP="00A56A15" w:rsidRDefault="00073F1A">
      <w:pPr>
        <w:ind w:firstLine="708"/>
        <w:jc w:val="both"/>
        <w:rPr>
          <w:rFonts w:ascii="Arial" w:hAnsi="Arial" w:eastAsia="Arial Unicode MS" w:cs="Arial"/>
          <w:bCs/>
        </w:rPr>
      </w:pPr>
    </w:p>
    <w:p w:rsidRPr="00FD08B0" w:rsidR="00EC6DF9" w:rsidP="003D60A2" w:rsidRDefault="00073F1A">
      <w:pPr>
        <w:ind w:firstLine="708"/>
        <w:jc w:val="both"/>
        <w:rPr>
          <w:rFonts w:ascii="Arial" w:hAnsi="Arial" w:eastAsia="Arial Unicode MS" w:cs="Arial"/>
          <w:bCs/>
        </w:rPr>
      </w:pPr>
      <w:r w:rsidRPr="00FD08B0">
        <w:rPr>
          <w:rFonts w:ascii="Arial" w:hAnsi="Arial" w:eastAsia="Arial Unicode MS" w:cs="Arial"/>
          <w:bCs/>
        </w:rPr>
        <w:t xml:space="preserve">Dovršeno u </w:t>
      </w:r>
      <w:r w:rsidRPr="00FD08B0" w:rsidR="00FD08B0">
        <w:rPr>
          <w:rFonts w:ascii="Arial" w:hAnsi="Arial" w:eastAsia="Arial Unicode MS" w:cs="Arial"/>
          <w:bCs/>
        </w:rPr>
        <w:t>09</w:t>
      </w:r>
      <w:r w:rsidRPr="00FD08B0">
        <w:rPr>
          <w:rFonts w:ascii="Arial" w:hAnsi="Arial" w:eastAsia="Arial Unicode MS" w:cs="Arial"/>
          <w:bCs/>
        </w:rPr>
        <w:t>,</w:t>
      </w:r>
      <w:r w:rsidRPr="00FD08B0" w:rsidR="00FD08B0">
        <w:rPr>
          <w:rFonts w:ascii="Arial" w:hAnsi="Arial" w:eastAsia="Arial Unicode MS" w:cs="Arial"/>
          <w:bCs/>
        </w:rPr>
        <w:t>20</w:t>
      </w:r>
      <w:r w:rsidRPr="00FD08B0">
        <w:rPr>
          <w:rFonts w:ascii="Arial" w:hAnsi="Arial" w:eastAsia="Arial Unicode MS" w:cs="Arial"/>
          <w:bCs/>
        </w:rPr>
        <w:t xml:space="preserve"> sati. </w:t>
      </w:r>
    </w:p>
    <w:sectPr w:rsidRPr="00FD08B0" w:rsidR="00EC6DF9" w:rsidSect="00B27D0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729A" w:rsidRDefault="00C6729A">
      <w:r>
        <w:separator/>
      </w:r>
    </w:p>
  </w:endnote>
  <w:endnote w:type="continuationSeparator" w:id="0">
    <w:p w:rsidR="00C6729A" w:rsidRDefault="00C672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729A" w:rsidRDefault="00C6729A">
      <w:r>
        <w:separator/>
      </w:r>
    </w:p>
  </w:footnote>
  <w:footnote w:type="continuationSeparator" w:id="0">
    <w:p w:rsidR="00C6729A" w:rsidRDefault="00C672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25A12" w:rsidP="00B27D05" w:rsidRDefault="00B25A1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25A12" w:rsidRDefault="00B25A1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C6DF9" w:rsidR="00B25A12" w:rsidP="00B27D05" w:rsidRDefault="00B25A12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EC6DF9">
      <w:rPr>
        <w:rStyle w:val="Brojstranice"/>
        <w:rFonts w:ascii="Arial" w:hAnsi="Arial" w:cs="Arial"/>
      </w:rPr>
      <w:fldChar w:fldCharType="begin"/>
    </w:r>
    <w:r w:rsidRPr="00EC6DF9">
      <w:rPr>
        <w:rStyle w:val="Brojstranice"/>
        <w:rFonts w:ascii="Arial" w:hAnsi="Arial" w:cs="Arial"/>
      </w:rPr>
      <w:instrText xml:space="preserve">PAGE  </w:instrText>
    </w:r>
    <w:r w:rsidRPr="00EC6DF9">
      <w:rPr>
        <w:rStyle w:val="Brojstranice"/>
        <w:rFonts w:ascii="Arial" w:hAnsi="Arial" w:cs="Arial"/>
      </w:rPr>
      <w:fldChar w:fldCharType="separate"/>
    </w:r>
    <w:r w:rsidR="008D2F85">
      <w:rPr>
        <w:rStyle w:val="Brojstranice"/>
        <w:rFonts w:ascii="Arial" w:hAnsi="Arial" w:cs="Arial"/>
        <w:noProof/>
      </w:rPr>
      <w:t>2</w:t>
    </w:r>
    <w:r w:rsidRPr="00EC6DF9">
      <w:rPr>
        <w:rStyle w:val="Brojstranice"/>
        <w:rFonts w:ascii="Arial" w:hAnsi="Arial" w:cs="Arial"/>
      </w:rPr>
      <w:fldChar w:fldCharType="end"/>
    </w:r>
  </w:p>
  <w:p w:rsidRPr="00EC6DF9" w:rsidR="00B25A12" w:rsidRDefault="00B25A12">
    <w:pPr>
      <w:pStyle w:val="Zaglavlje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31637"/>
    <w:multiLevelType w:val="hybridMultilevel"/>
    <w:tmpl w:val="61101D5A"/>
    <w:lvl w:ilvl="0" w:tplc="D906559A">
      <w:start w:val="1"/>
      <w:numFmt w:val="decimalZero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>
    <w:nsid w:val="07A87477"/>
    <w:multiLevelType w:val="hybridMultilevel"/>
    <w:tmpl w:val="F55C7F7E"/>
    <w:lvl w:ilvl="0" w:tplc="37A6424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">
    <w:nsid w:val="33CE19EF"/>
    <w:multiLevelType w:val="hybridMultilevel"/>
    <w:tmpl w:val="8C423BBA"/>
    <w:lvl w:ilvl="0" w:tplc="CFB60636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FC6F9E"/>
    <w:multiLevelType w:val="hybridMultilevel"/>
    <w:tmpl w:val="F76CABE6"/>
    <w:lvl w:ilvl="0" w:tplc="2DCE80EA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B93415"/>
    <w:multiLevelType w:val="singleLevel"/>
    <w:tmpl w:val="694E74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BBF"/>
    <w:rsid w:val="00002687"/>
    <w:rsid w:val="00010ADF"/>
    <w:rsid w:val="00013605"/>
    <w:rsid w:val="00013A61"/>
    <w:rsid w:val="00014436"/>
    <w:rsid w:val="00020408"/>
    <w:rsid w:val="000224FE"/>
    <w:rsid w:val="00025C65"/>
    <w:rsid w:val="0002766E"/>
    <w:rsid w:val="00031AB8"/>
    <w:rsid w:val="0003448C"/>
    <w:rsid w:val="00036687"/>
    <w:rsid w:val="0004035C"/>
    <w:rsid w:val="000504AF"/>
    <w:rsid w:val="00056225"/>
    <w:rsid w:val="000575D1"/>
    <w:rsid w:val="00064BB7"/>
    <w:rsid w:val="000656E9"/>
    <w:rsid w:val="00071223"/>
    <w:rsid w:val="00073F1A"/>
    <w:rsid w:val="0007462B"/>
    <w:rsid w:val="0007770B"/>
    <w:rsid w:val="000801CF"/>
    <w:rsid w:val="0009422D"/>
    <w:rsid w:val="000A3D0E"/>
    <w:rsid w:val="000A4978"/>
    <w:rsid w:val="000B4040"/>
    <w:rsid w:val="000B6CF6"/>
    <w:rsid w:val="000D268F"/>
    <w:rsid w:val="000E0779"/>
    <w:rsid w:val="000E07B7"/>
    <w:rsid w:val="000E07C1"/>
    <w:rsid w:val="000E4096"/>
    <w:rsid w:val="000E42E1"/>
    <w:rsid w:val="000F0E52"/>
    <w:rsid w:val="000F1F59"/>
    <w:rsid w:val="001030CC"/>
    <w:rsid w:val="00105895"/>
    <w:rsid w:val="00105E7F"/>
    <w:rsid w:val="00110DAD"/>
    <w:rsid w:val="00114264"/>
    <w:rsid w:val="00120A93"/>
    <w:rsid w:val="00122312"/>
    <w:rsid w:val="00143CB9"/>
    <w:rsid w:val="00161366"/>
    <w:rsid w:val="001652C7"/>
    <w:rsid w:val="00167BC7"/>
    <w:rsid w:val="001703D9"/>
    <w:rsid w:val="001A27C2"/>
    <w:rsid w:val="001A4B86"/>
    <w:rsid w:val="001A6716"/>
    <w:rsid w:val="001A7F6C"/>
    <w:rsid w:val="001C26B3"/>
    <w:rsid w:val="001C5407"/>
    <w:rsid w:val="001D4D97"/>
    <w:rsid w:val="001D63C8"/>
    <w:rsid w:val="001E203F"/>
    <w:rsid w:val="001F54F3"/>
    <w:rsid w:val="001F6180"/>
    <w:rsid w:val="001F6D7F"/>
    <w:rsid w:val="001F7567"/>
    <w:rsid w:val="00201DFB"/>
    <w:rsid w:val="00203A71"/>
    <w:rsid w:val="002049EA"/>
    <w:rsid w:val="0020743C"/>
    <w:rsid w:val="00213611"/>
    <w:rsid w:val="00215121"/>
    <w:rsid w:val="002220EF"/>
    <w:rsid w:val="00222A60"/>
    <w:rsid w:val="00227252"/>
    <w:rsid w:val="00230F80"/>
    <w:rsid w:val="0023439F"/>
    <w:rsid w:val="00236FA1"/>
    <w:rsid w:val="00244CB9"/>
    <w:rsid w:val="0024588C"/>
    <w:rsid w:val="002476A0"/>
    <w:rsid w:val="00254A14"/>
    <w:rsid w:val="00257854"/>
    <w:rsid w:val="00263706"/>
    <w:rsid w:val="00263AED"/>
    <w:rsid w:val="00265096"/>
    <w:rsid w:val="00267469"/>
    <w:rsid w:val="00276ED9"/>
    <w:rsid w:val="00282618"/>
    <w:rsid w:val="0028440D"/>
    <w:rsid w:val="00290C65"/>
    <w:rsid w:val="00290EF0"/>
    <w:rsid w:val="00296813"/>
    <w:rsid w:val="002A22A0"/>
    <w:rsid w:val="002A49FE"/>
    <w:rsid w:val="002A70BD"/>
    <w:rsid w:val="002C66EB"/>
    <w:rsid w:val="002D0BDC"/>
    <w:rsid w:val="002D450F"/>
    <w:rsid w:val="002E1130"/>
    <w:rsid w:val="002F14D6"/>
    <w:rsid w:val="002F4903"/>
    <w:rsid w:val="002F6141"/>
    <w:rsid w:val="00302351"/>
    <w:rsid w:val="00310F0D"/>
    <w:rsid w:val="00314AA4"/>
    <w:rsid w:val="00320AD3"/>
    <w:rsid w:val="00331729"/>
    <w:rsid w:val="00335626"/>
    <w:rsid w:val="00337247"/>
    <w:rsid w:val="003417E5"/>
    <w:rsid w:val="0034664C"/>
    <w:rsid w:val="003555C6"/>
    <w:rsid w:val="00360165"/>
    <w:rsid w:val="00361C51"/>
    <w:rsid w:val="00362AED"/>
    <w:rsid w:val="00382017"/>
    <w:rsid w:val="00384119"/>
    <w:rsid w:val="00390075"/>
    <w:rsid w:val="00390EDC"/>
    <w:rsid w:val="00393E70"/>
    <w:rsid w:val="0039630E"/>
    <w:rsid w:val="003C038C"/>
    <w:rsid w:val="003C63D3"/>
    <w:rsid w:val="003D0D1E"/>
    <w:rsid w:val="003D60A2"/>
    <w:rsid w:val="003E5823"/>
    <w:rsid w:val="003E5E01"/>
    <w:rsid w:val="003F4E86"/>
    <w:rsid w:val="003F4ED0"/>
    <w:rsid w:val="003F58A6"/>
    <w:rsid w:val="003F6B19"/>
    <w:rsid w:val="003F7C9F"/>
    <w:rsid w:val="00402A4A"/>
    <w:rsid w:val="004159A7"/>
    <w:rsid w:val="00417F0B"/>
    <w:rsid w:val="00441D14"/>
    <w:rsid w:val="00444075"/>
    <w:rsid w:val="00445FB7"/>
    <w:rsid w:val="004463A2"/>
    <w:rsid w:val="00476DC2"/>
    <w:rsid w:val="00485425"/>
    <w:rsid w:val="00485B40"/>
    <w:rsid w:val="00491A94"/>
    <w:rsid w:val="004935E1"/>
    <w:rsid w:val="00495987"/>
    <w:rsid w:val="004A0975"/>
    <w:rsid w:val="004A1FA7"/>
    <w:rsid w:val="004A4AE3"/>
    <w:rsid w:val="004A6C21"/>
    <w:rsid w:val="004A6DBE"/>
    <w:rsid w:val="004B14FF"/>
    <w:rsid w:val="004B3059"/>
    <w:rsid w:val="004B5A43"/>
    <w:rsid w:val="004B6AAD"/>
    <w:rsid w:val="004C0BFE"/>
    <w:rsid w:val="004C6062"/>
    <w:rsid w:val="004C66FF"/>
    <w:rsid w:val="004C6AEA"/>
    <w:rsid w:val="004D3702"/>
    <w:rsid w:val="004F14B0"/>
    <w:rsid w:val="004F3744"/>
    <w:rsid w:val="004F3FD3"/>
    <w:rsid w:val="00512251"/>
    <w:rsid w:val="00512B38"/>
    <w:rsid w:val="00517190"/>
    <w:rsid w:val="00527C99"/>
    <w:rsid w:val="005305D9"/>
    <w:rsid w:val="00541A4D"/>
    <w:rsid w:val="00547895"/>
    <w:rsid w:val="00551279"/>
    <w:rsid w:val="00555C33"/>
    <w:rsid w:val="00557EB0"/>
    <w:rsid w:val="00560DBC"/>
    <w:rsid w:val="00567F24"/>
    <w:rsid w:val="00571B58"/>
    <w:rsid w:val="00574892"/>
    <w:rsid w:val="0057568D"/>
    <w:rsid w:val="00575A9E"/>
    <w:rsid w:val="005761F0"/>
    <w:rsid w:val="005770CA"/>
    <w:rsid w:val="00577150"/>
    <w:rsid w:val="005909F0"/>
    <w:rsid w:val="005B1AA0"/>
    <w:rsid w:val="005D0CFA"/>
    <w:rsid w:val="005D2512"/>
    <w:rsid w:val="005D36B4"/>
    <w:rsid w:val="005D4AA4"/>
    <w:rsid w:val="005E191F"/>
    <w:rsid w:val="005E4476"/>
    <w:rsid w:val="005E7CFF"/>
    <w:rsid w:val="005F2EEF"/>
    <w:rsid w:val="005F5DD9"/>
    <w:rsid w:val="00601559"/>
    <w:rsid w:val="0060569D"/>
    <w:rsid w:val="00606009"/>
    <w:rsid w:val="00606EED"/>
    <w:rsid w:val="006207BF"/>
    <w:rsid w:val="00623252"/>
    <w:rsid w:val="00625D2F"/>
    <w:rsid w:val="0062605C"/>
    <w:rsid w:val="006265AF"/>
    <w:rsid w:val="00657D58"/>
    <w:rsid w:val="00663D8E"/>
    <w:rsid w:val="006775D2"/>
    <w:rsid w:val="006864E8"/>
    <w:rsid w:val="006914FE"/>
    <w:rsid w:val="006968EA"/>
    <w:rsid w:val="006A5B83"/>
    <w:rsid w:val="006A60B5"/>
    <w:rsid w:val="006A691A"/>
    <w:rsid w:val="006A6B0D"/>
    <w:rsid w:val="006A7A95"/>
    <w:rsid w:val="006B6D91"/>
    <w:rsid w:val="006C4438"/>
    <w:rsid w:val="006D6628"/>
    <w:rsid w:val="006D7F53"/>
    <w:rsid w:val="006E2574"/>
    <w:rsid w:val="006E3CFB"/>
    <w:rsid w:val="006F020A"/>
    <w:rsid w:val="006F08E4"/>
    <w:rsid w:val="00702388"/>
    <w:rsid w:val="00703311"/>
    <w:rsid w:val="007079CC"/>
    <w:rsid w:val="00714E61"/>
    <w:rsid w:val="00724E9D"/>
    <w:rsid w:val="00727C6F"/>
    <w:rsid w:val="0073101E"/>
    <w:rsid w:val="00731D46"/>
    <w:rsid w:val="00735B98"/>
    <w:rsid w:val="007471B0"/>
    <w:rsid w:val="00764296"/>
    <w:rsid w:val="00770784"/>
    <w:rsid w:val="00775011"/>
    <w:rsid w:val="00777C72"/>
    <w:rsid w:val="007818AC"/>
    <w:rsid w:val="00783284"/>
    <w:rsid w:val="00790733"/>
    <w:rsid w:val="00791FE6"/>
    <w:rsid w:val="00795502"/>
    <w:rsid w:val="0079579B"/>
    <w:rsid w:val="00795F24"/>
    <w:rsid w:val="007A6D9D"/>
    <w:rsid w:val="007B030F"/>
    <w:rsid w:val="007B6390"/>
    <w:rsid w:val="007C14A0"/>
    <w:rsid w:val="007C1929"/>
    <w:rsid w:val="007C45FF"/>
    <w:rsid w:val="007C6445"/>
    <w:rsid w:val="007C67D0"/>
    <w:rsid w:val="007D131C"/>
    <w:rsid w:val="007D3309"/>
    <w:rsid w:val="007D6A20"/>
    <w:rsid w:val="007D6BBF"/>
    <w:rsid w:val="007E5F4F"/>
    <w:rsid w:val="007F007A"/>
    <w:rsid w:val="007F0189"/>
    <w:rsid w:val="007F3FB0"/>
    <w:rsid w:val="008007EC"/>
    <w:rsid w:val="008070F1"/>
    <w:rsid w:val="00816899"/>
    <w:rsid w:val="008217FA"/>
    <w:rsid w:val="008238DF"/>
    <w:rsid w:val="00835280"/>
    <w:rsid w:val="0083634C"/>
    <w:rsid w:val="00836AB3"/>
    <w:rsid w:val="00836DF2"/>
    <w:rsid w:val="008414BE"/>
    <w:rsid w:val="00843926"/>
    <w:rsid w:val="00843DE9"/>
    <w:rsid w:val="0084418E"/>
    <w:rsid w:val="008457D4"/>
    <w:rsid w:val="00854FFC"/>
    <w:rsid w:val="00860039"/>
    <w:rsid w:val="00860338"/>
    <w:rsid w:val="00860C4A"/>
    <w:rsid w:val="00867655"/>
    <w:rsid w:val="00867DBE"/>
    <w:rsid w:val="00870AB6"/>
    <w:rsid w:val="008825CD"/>
    <w:rsid w:val="00895FEC"/>
    <w:rsid w:val="00896AF6"/>
    <w:rsid w:val="008A55E0"/>
    <w:rsid w:val="008B3D1D"/>
    <w:rsid w:val="008B5C03"/>
    <w:rsid w:val="008B6DD9"/>
    <w:rsid w:val="008C0784"/>
    <w:rsid w:val="008C195D"/>
    <w:rsid w:val="008C4AD8"/>
    <w:rsid w:val="008C4FBE"/>
    <w:rsid w:val="008C5D88"/>
    <w:rsid w:val="008C72E3"/>
    <w:rsid w:val="008D1DAB"/>
    <w:rsid w:val="008D2F85"/>
    <w:rsid w:val="008D6E5C"/>
    <w:rsid w:val="008E1499"/>
    <w:rsid w:val="008E2E5E"/>
    <w:rsid w:val="008E3058"/>
    <w:rsid w:val="008E59F4"/>
    <w:rsid w:val="008F5E56"/>
    <w:rsid w:val="00901BD6"/>
    <w:rsid w:val="009028A4"/>
    <w:rsid w:val="0090358F"/>
    <w:rsid w:val="00906FE6"/>
    <w:rsid w:val="00911021"/>
    <w:rsid w:val="009117F3"/>
    <w:rsid w:val="00915E20"/>
    <w:rsid w:val="0091738F"/>
    <w:rsid w:val="00917BB3"/>
    <w:rsid w:val="0092479F"/>
    <w:rsid w:val="00933C31"/>
    <w:rsid w:val="00933D87"/>
    <w:rsid w:val="00943CB3"/>
    <w:rsid w:val="0094421B"/>
    <w:rsid w:val="00950802"/>
    <w:rsid w:val="009514A7"/>
    <w:rsid w:val="00954C0C"/>
    <w:rsid w:val="00955AB5"/>
    <w:rsid w:val="0096362B"/>
    <w:rsid w:val="00971556"/>
    <w:rsid w:val="0099722A"/>
    <w:rsid w:val="00997847"/>
    <w:rsid w:val="009A1A9F"/>
    <w:rsid w:val="009A2082"/>
    <w:rsid w:val="009A712F"/>
    <w:rsid w:val="009B15D4"/>
    <w:rsid w:val="009B28D8"/>
    <w:rsid w:val="009B4789"/>
    <w:rsid w:val="009C6ADD"/>
    <w:rsid w:val="009C6E46"/>
    <w:rsid w:val="009D0FA9"/>
    <w:rsid w:val="009D30E2"/>
    <w:rsid w:val="009D7F23"/>
    <w:rsid w:val="009E0A76"/>
    <w:rsid w:val="009E34BD"/>
    <w:rsid w:val="009E6DAC"/>
    <w:rsid w:val="009F177A"/>
    <w:rsid w:val="009F3C66"/>
    <w:rsid w:val="009F7620"/>
    <w:rsid w:val="00A0202A"/>
    <w:rsid w:val="00A036E8"/>
    <w:rsid w:val="00A05E85"/>
    <w:rsid w:val="00A1193D"/>
    <w:rsid w:val="00A12932"/>
    <w:rsid w:val="00A14335"/>
    <w:rsid w:val="00A23ED2"/>
    <w:rsid w:val="00A301E2"/>
    <w:rsid w:val="00A440A3"/>
    <w:rsid w:val="00A52B8C"/>
    <w:rsid w:val="00A5470E"/>
    <w:rsid w:val="00A56145"/>
    <w:rsid w:val="00A56A15"/>
    <w:rsid w:val="00A6556B"/>
    <w:rsid w:val="00A65F87"/>
    <w:rsid w:val="00A76364"/>
    <w:rsid w:val="00A76ED4"/>
    <w:rsid w:val="00A83302"/>
    <w:rsid w:val="00A91466"/>
    <w:rsid w:val="00A96FF2"/>
    <w:rsid w:val="00AA0404"/>
    <w:rsid w:val="00AB7A43"/>
    <w:rsid w:val="00AC3FA5"/>
    <w:rsid w:val="00AC6E69"/>
    <w:rsid w:val="00AC6ED2"/>
    <w:rsid w:val="00AD28C5"/>
    <w:rsid w:val="00AD5801"/>
    <w:rsid w:val="00AD679D"/>
    <w:rsid w:val="00AD7D99"/>
    <w:rsid w:val="00AE31D3"/>
    <w:rsid w:val="00B06276"/>
    <w:rsid w:val="00B11666"/>
    <w:rsid w:val="00B128BC"/>
    <w:rsid w:val="00B17EB5"/>
    <w:rsid w:val="00B21CB1"/>
    <w:rsid w:val="00B248A3"/>
    <w:rsid w:val="00B25A12"/>
    <w:rsid w:val="00B26C0A"/>
    <w:rsid w:val="00B27D05"/>
    <w:rsid w:val="00B30557"/>
    <w:rsid w:val="00B35CAC"/>
    <w:rsid w:val="00B4460F"/>
    <w:rsid w:val="00B50025"/>
    <w:rsid w:val="00B50B81"/>
    <w:rsid w:val="00B564CA"/>
    <w:rsid w:val="00B60313"/>
    <w:rsid w:val="00B676B8"/>
    <w:rsid w:val="00B71C36"/>
    <w:rsid w:val="00B77024"/>
    <w:rsid w:val="00B7764F"/>
    <w:rsid w:val="00B807CA"/>
    <w:rsid w:val="00B81721"/>
    <w:rsid w:val="00B842D3"/>
    <w:rsid w:val="00B940BF"/>
    <w:rsid w:val="00BA69E7"/>
    <w:rsid w:val="00BB58DE"/>
    <w:rsid w:val="00BC2013"/>
    <w:rsid w:val="00BC71A7"/>
    <w:rsid w:val="00BD2F67"/>
    <w:rsid w:val="00BD3D07"/>
    <w:rsid w:val="00BD4310"/>
    <w:rsid w:val="00BE285D"/>
    <w:rsid w:val="00BF191A"/>
    <w:rsid w:val="00BF1CF3"/>
    <w:rsid w:val="00BF5A10"/>
    <w:rsid w:val="00BF6964"/>
    <w:rsid w:val="00BF74FC"/>
    <w:rsid w:val="00BF77DE"/>
    <w:rsid w:val="00C052D1"/>
    <w:rsid w:val="00C07C11"/>
    <w:rsid w:val="00C1038F"/>
    <w:rsid w:val="00C157C7"/>
    <w:rsid w:val="00C20FA2"/>
    <w:rsid w:val="00C2494F"/>
    <w:rsid w:val="00C25A24"/>
    <w:rsid w:val="00C302AA"/>
    <w:rsid w:val="00C30D61"/>
    <w:rsid w:val="00C364D7"/>
    <w:rsid w:val="00C373CA"/>
    <w:rsid w:val="00C41978"/>
    <w:rsid w:val="00C44D90"/>
    <w:rsid w:val="00C51217"/>
    <w:rsid w:val="00C57155"/>
    <w:rsid w:val="00C6089E"/>
    <w:rsid w:val="00C6729A"/>
    <w:rsid w:val="00C71740"/>
    <w:rsid w:val="00C73A88"/>
    <w:rsid w:val="00C851AE"/>
    <w:rsid w:val="00C861EA"/>
    <w:rsid w:val="00C8648D"/>
    <w:rsid w:val="00C95922"/>
    <w:rsid w:val="00CA2A8D"/>
    <w:rsid w:val="00CA3232"/>
    <w:rsid w:val="00CA3B36"/>
    <w:rsid w:val="00CA5B32"/>
    <w:rsid w:val="00CB1B09"/>
    <w:rsid w:val="00CB340F"/>
    <w:rsid w:val="00CB39E3"/>
    <w:rsid w:val="00CB60EC"/>
    <w:rsid w:val="00CC0399"/>
    <w:rsid w:val="00CC2BAB"/>
    <w:rsid w:val="00CC3DAB"/>
    <w:rsid w:val="00CC6319"/>
    <w:rsid w:val="00CC7B09"/>
    <w:rsid w:val="00CE73AF"/>
    <w:rsid w:val="00CF07B0"/>
    <w:rsid w:val="00CF1C69"/>
    <w:rsid w:val="00CF2DA3"/>
    <w:rsid w:val="00CF2DED"/>
    <w:rsid w:val="00CF3B72"/>
    <w:rsid w:val="00CF47DB"/>
    <w:rsid w:val="00D01E83"/>
    <w:rsid w:val="00D05A1C"/>
    <w:rsid w:val="00D065D6"/>
    <w:rsid w:val="00D13F37"/>
    <w:rsid w:val="00D24265"/>
    <w:rsid w:val="00D24672"/>
    <w:rsid w:val="00D35104"/>
    <w:rsid w:val="00D351B1"/>
    <w:rsid w:val="00D41092"/>
    <w:rsid w:val="00D43285"/>
    <w:rsid w:val="00D46B3C"/>
    <w:rsid w:val="00D51F13"/>
    <w:rsid w:val="00D55E85"/>
    <w:rsid w:val="00D71269"/>
    <w:rsid w:val="00D8341C"/>
    <w:rsid w:val="00D8362D"/>
    <w:rsid w:val="00D91257"/>
    <w:rsid w:val="00D9264C"/>
    <w:rsid w:val="00D9585D"/>
    <w:rsid w:val="00D97F13"/>
    <w:rsid w:val="00DA0558"/>
    <w:rsid w:val="00DA10AB"/>
    <w:rsid w:val="00DA23F2"/>
    <w:rsid w:val="00DC1164"/>
    <w:rsid w:val="00DD1CED"/>
    <w:rsid w:val="00DD1E33"/>
    <w:rsid w:val="00DD7FDC"/>
    <w:rsid w:val="00DF3643"/>
    <w:rsid w:val="00DF67F1"/>
    <w:rsid w:val="00E0142E"/>
    <w:rsid w:val="00E02274"/>
    <w:rsid w:val="00E216DC"/>
    <w:rsid w:val="00E239C6"/>
    <w:rsid w:val="00E27703"/>
    <w:rsid w:val="00E334B6"/>
    <w:rsid w:val="00E34490"/>
    <w:rsid w:val="00E37E6F"/>
    <w:rsid w:val="00E462E5"/>
    <w:rsid w:val="00E46B89"/>
    <w:rsid w:val="00E50238"/>
    <w:rsid w:val="00E56313"/>
    <w:rsid w:val="00E60022"/>
    <w:rsid w:val="00E6037B"/>
    <w:rsid w:val="00E82D60"/>
    <w:rsid w:val="00E83ECF"/>
    <w:rsid w:val="00E9719C"/>
    <w:rsid w:val="00EA1AFA"/>
    <w:rsid w:val="00EA3947"/>
    <w:rsid w:val="00EB6418"/>
    <w:rsid w:val="00EC6DF9"/>
    <w:rsid w:val="00EC7A5B"/>
    <w:rsid w:val="00ED148D"/>
    <w:rsid w:val="00ED1D53"/>
    <w:rsid w:val="00EE149C"/>
    <w:rsid w:val="00EE1D3E"/>
    <w:rsid w:val="00EE3316"/>
    <w:rsid w:val="00EE4C83"/>
    <w:rsid w:val="00EE5F1B"/>
    <w:rsid w:val="00EF0227"/>
    <w:rsid w:val="00EF13AD"/>
    <w:rsid w:val="00EF312C"/>
    <w:rsid w:val="00EF6D95"/>
    <w:rsid w:val="00F00602"/>
    <w:rsid w:val="00F05A26"/>
    <w:rsid w:val="00F102EC"/>
    <w:rsid w:val="00F20B5E"/>
    <w:rsid w:val="00F231E9"/>
    <w:rsid w:val="00F24FD3"/>
    <w:rsid w:val="00F42502"/>
    <w:rsid w:val="00F52FF4"/>
    <w:rsid w:val="00F54B59"/>
    <w:rsid w:val="00F651A2"/>
    <w:rsid w:val="00F67413"/>
    <w:rsid w:val="00F73261"/>
    <w:rsid w:val="00F83953"/>
    <w:rsid w:val="00F918D4"/>
    <w:rsid w:val="00F977E3"/>
    <w:rsid w:val="00F97B69"/>
    <w:rsid w:val="00FA63E3"/>
    <w:rsid w:val="00FA6F55"/>
    <w:rsid w:val="00FC17E0"/>
    <w:rsid w:val="00FC3E69"/>
    <w:rsid w:val="00FC513A"/>
    <w:rsid w:val="00FD08B0"/>
    <w:rsid w:val="00FD24B1"/>
    <w:rsid w:val="00FD531D"/>
    <w:rsid w:val="00FE4AA9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5583F53-7663-4C9A-89EA-0716274ADC0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D6BBF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qFormat/>
    <w:rsid w:val="007D6BBF"/>
    <w:pPr>
      <w:keepNext/>
      <w:jc w:val="center"/>
      <w:outlineLvl w:val="0"/>
    </w:pPr>
    <w:rPr>
      <w:rFonts w:ascii="Arial" w:hAnsi="Arial" w:cs="Arial"/>
      <w:sz w:val="28"/>
    </w:rPr>
  </w:style>
  <w:style w:type="paragraph" w:styleId="Naslov2">
    <w:name w:val="heading 2"/>
    <w:basedOn w:val="Normal"/>
    <w:next w:val="Normal"/>
    <w:qFormat/>
    <w:rsid w:val="007D6BBF"/>
    <w:pPr>
      <w:keepNext/>
      <w:jc w:val="center"/>
      <w:outlineLvl w:val="1"/>
    </w:pPr>
    <w:rPr>
      <w:b/>
      <w:bCs/>
      <w:lang w:val="de-DE"/>
    </w:rPr>
  </w:style>
  <w:style w:type="paragraph" w:styleId="Naslov5">
    <w:name w:val="heading 5"/>
    <w:basedOn w:val="Normal"/>
    <w:next w:val="Normal"/>
    <w:qFormat/>
    <w:rsid w:val="007D6BBF"/>
    <w:pPr>
      <w:keepNext/>
      <w:ind w:firstLine="720"/>
      <w:jc w:val="center"/>
      <w:outlineLvl w:val="4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7D6BBF"/>
    <w:pPr>
      <w:tabs>
        <w:tab w:val="center" w:pos="4536"/>
        <w:tab w:val="right" w:pos="9072"/>
      </w:tabs>
    </w:pPr>
  </w:style>
  <w:style w:type="paragraph" w:styleId="Tijeloteksta">
    <w:name w:val="Body Text"/>
    <w:aliases w:val="  uvlaka 2, uvlaka 3,uvlaka 2,uvlaka 3"/>
    <w:basedOn w:val="Normal"/>
    <w:link w:val="TijelotekstaChar"/>
    <w:rsid w:val="007D6BBF"/>
    <w:pPr>
      <w:jc w:val="both"/>
    </w:pPr>
  </w:style>
  <w:style w:type="paragraph" w:styleId="Tijeloteksta3">
    <w:name w:val="Body Text 3"/>
    <w:basedOn w:val="Normal"/>
    <w:rsid w:val="007D6BBF"/>
    <w:rPr>
      <w:b/>
      <w:bCs/>
    </w:rPr>
  </w:style>
  <w:style w:type="character" w:styleId="Brojstranice">
    <w:name w:val="page number"/>
    <w:basedOn w:val="Zadanifontodlomka"/>
    <w:rsid w:val="00B27D05"/>
  </w:style>
  <w:style w:type="paragraph" w:styleId="Uvuenotijeloteksta">
    <w:name w:val="Body Text Indent"/>
    <w:basedOn w:val="Normal"/>
    <w:rsid w:val="006968EA"/>
    <w:pPr>
      <w:spacing w:after="120"/>
      <w:ind w:left="283"/>
    </w:pPr>
  </w:style>
  <w:style w:type="paragraph" w:styleId="Tijeloteksta-uvlaka3">
    <w:name w:val="Body Text Indent 3"/>
    <w:basedOn w:val="Normal"/>
    <w:rsid w:val="001A4B86"/>
    <w:pPr>
      <w:spacing w:after="120"/>
      <w:ind w:left="283"/>
    </w:pPr>
    <w:rPr>
      <w:sz w:val="16"/>
      <w:szCs w:val="16"/>
    </w:rPr>
  </w:style>
  <w:style w:type="table" w:styleId="Reetkatablice">
    <w:name w:val="Table Grid"/>
    <w:basedOn w:val="Obinatablica"/>
    <w:rsid w:val="0079579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semiHidden/>
    <w:rsid w:val="00105E7F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aliases w:val="  uvlaka 2 Char, uvlaka 3 Char,uvlaka 2 Char,uvlaka 3 Char"/>
    <w:link w:val="Tijeloteksta"/>
    <w:rsid w:val="002476A0"/>
    <w:rPr>
      <w:sz w:val="24"/>
      <w:szCs w:val="24"/>
      <w:lang w:eastAsia="en-US"/>
    </w:rPr>
  </w:style>
  <w:style w:type="paragraph" w:styleId="Tijeloteksta2">
    <w:name w:val="Body Text 2"/>
    <w:basedOn w:val="Normal"/>
    <w:rsid w:val="001D4D97"/>
    <w:pPr>
      <w:spacing w:after="120" w:line="480" w:lineRule="auto"/>
    </w:pPr>
  </w:style>
  <w:style w:type="paragraph" w:styleId="Podnoje">
    <w:name w:val="footer"/>
    <w:basedOn w:val="Normal"/>
    <w:link w:val="PodnojeChar"/>
    <w:rsid w:val="00EC6DF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EC6DF9"/>
    <w:rPr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8D2F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D2F8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D2F8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D2F8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D2F8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7177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6/I. kat - Sjedište suda</izvorni_sadrzaj>
    <derivirana_varijabla naziv="DomainObject.Prostorija.Naziv_1">Soba 6/I. kat - Sjedište suda</derivirana_varijabla>
  </DomainObject.Prostorija.Naziv>
  <DomainObject.Prostorija.Oznaka>
    <izvorni_sadrzaj>6/I. kat</izvorni_sadrzaj>
    <derivirana_varijabla naziv="DomainObject.Prostorija.Oznaka_1">6/I. kat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2024.</izvorni_sadrzaj>
    <derivirana_varijabla naziv="DomainObject.StvarniPocetakDatum_1">22. listopada 2024.</derivirana_varijabla>
  </DomainObject.StvarniPocetakDatum>
  <DomainObject.StvarniZavrsetakDatum>
    <izvorni_sadrzaj>22. listopada 2024.</izvorni_sadrzaj>
    <derivirana_varijabla naziv="DomainObject.StvarniZavrsetakDatum_1">22. listopada 2024.</derivirana_varijabla>
  </DomainObject.StvarniZavrsetakDatum>
  <DomainObject.PlaniraniZavrsetakDatum>
    <izvorni_sadrzaj>22. listopada 2024.</izvorni_sadrzaj>
    <derivirana_varijabla naziv="DomainObject.PlaniraniZavrsetakDatum_1">22. listopada 2024.</derivirana_varijabla>
  </DomainObject.PlaniraniZavrsetakDatum>
  <DomainObject.PlaniraniPocetakDatum>
    <izvorni_sadrzaj>22. listopada 2024.</izvorni_sadrzaj>
    <derivirana_varijabla naziv="DomainObject.PlaniraniPocetakDatum_1">22. listopada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listopada 2024.</izvorni_sadrzaj>
    <derivirana_varijabla naziv="DomainObject.Zapisnik.DatumKreiranja_1">22.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Kzd-64/2024-3</izvorni_sadrzaj>
    <derivirana_varijabla naziv="DomainObject.Zapisnik.Oznaka_1">Kzd-64/2024-3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ožujka 2024.</izvorni_sadrzaj>
    <derivirana_varijabla naziv="DomainObject.Predmet.DatumIzradeOptuznogAkta_1">15. ožujka 2024.</derivirana_varijabla>
  </DomainObject.Predmet.DatumIzradeOptuznogAkta>
  <DomainObject.Predmet.DatumIzradeOptuznogAktaFormated>
    <izvorni_sadrzaj>15.3.2024.</izvorni_sadrzaj>
    <derivirana_varijabla naziv="DomainObject.Predmet.DatumIzradeOptuznogAktaFormated_1">15.3.2024.</derivirana_varijabla>
  </DomainObject.Predmet.DatumIzradeOptuznogAktaFormated>
  <DomainObject.Predmet.DatumOsnivanja>
    <izvorni_sadrzaj>5. srpnja 2024.</izvorni_sadrzaj>
    <derivirana_varijabla naziv="DomainObject.Predmet.DatumOsnivanja_1">5. srpnja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ožujka 2024.</izvorni_sadrzaj>
    <derivirana_varijabla naziv="DomainObject.Predmet.DatumPrimitkaOptuznogAkta_1">18.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29. lipnja 1983.</izvorni_sadrzaj>
    <derivirana_varijabla naziv="DomainObject.Predmet.OkrivljenikFizickaOsoba.DatumRodjenja_1">29. lipnja 1983.</derivirana_varijabla>
  </DomainObject.Predmet.OkrivljenikFizickaOsoba.DatumRodjenja>
  <DomainObject.Predmet.OkrivljenikFizickaOsoba.DatumRodjenjaFormated>
    <izvorni_sadrzaj>29.6.1983.</izvorni_sadrzaj>
    <derivirana_varijabla naziv="DomainObject.Predmet.OkrivljenikFizickaOsoba.DatumRodjenjaFormated_1">29.6.1983.</derivirana_varijabla>
  </DomainObject.Predmet.OkrivljenikFizickaOsoba.DatumRodjenjaFormated>
  <DomainObject.Predmet.OkrivljenikFizickaOsoba.Ime>
    <izvorni_sadrzaj>Damir</izvorni_sadrzaj>
    <derivirana_varijabla naziv="DomainObject.Predmet.OkrivljenikFizickaOsoba.Ime_1">Damir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Damir Panić</izvorni_sadrzaj>
    <derivirana_varijabla naziv="DomainObject.Predmet.OkrivljenikFizickaOsoba.Naziv_1">Damir Panić</derivirana_varijabla>
  </DomainObject.Predmet.OkrivljenikFizickaOsoba.Naziv>
  <DomainObject.Predmet.OkrivljenikFizickaOsoba.Prezime>
    <izvorni_sadrzaj>Panić</izvorni_sadrzaj>
    <derivirana_varijabla naziv="DomainObject.Predmet.OkrivljenikFizickaOsoba.Prezime_1">Panić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97793537136</izvorni_sadrzaj>
    <derivirana_varijabla naziv="DomainObject.Predmet.OkrivljenikFizickaOsoba.Oib_1">97793537136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>Nika Panić, Ana-Marija Vizintin</izvorni_sadrzaj>
    <derivirana_varijabla naziv="DomainObject.Predmet.Ostecenik_1">Nika Panić, Ana-Marija Vizintin</derivirana_varijabla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Kzd-64/2024</izvorni_sadrzaj>
    <derivirana_varijabla naziv="DomainObject.Predmet.OznakaBroj_1">Kzd-64/2024</derivirana_varijabla>
  </DomainObject.Predmet.OznakaBroj>
  <DomainObject.Predmet.OznakaBrojOptuznogAkta>
    <izvorni_sadrzaj>KOz-DO-27/2024</izvorni_sadrzaj>
    <derivirana_varijabla naziv="DomainObject.Predmet.OznakaBrojOptuznogAkta_1">KOz-DO-27/2024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Damir Panić</izvorni_sadrzaj>
    <derivirana_varijabla naziv="DomainObject.Predmet.ProtustrankaFormated_1">  Damir Panić</derivirana_varijabla>
  </DomainObject.Predmet.ProtustrankaFormated>
  <DomainObject.Predmet.ProtustrankaFormatedOIB>
    <izvorni_sadrzaj>  Damir Panić, OIB 97793537136</izvorni_sadrzaj>
    <derivirana_varijabla naziv="DomainObject.Predmet.ProtustrankaFormatedOIB_1">  Damir Panić, OIB 97793537136</derivirana_varijabla>
  </DomainObject.Predmet.ProtustrankaFormatedOIB>
  <DomainObject.Predmet.ProtustrankaFormatedWithAdress>
    <izvorni_sadrzaj> Damir Panić, Žuknica 46, 51000 Kostrena</izvorni_sadrzaj>
    <derivirana_varijabla naziv="DomainObject.Predmet.ProtustrankaFormatedWithAdress_1"> Damir Panić, Žuknica 46, 51000 Kostrena</derivirana_varijabla>
  </DomainObject.Predmet.ProtustrankaFormatedWithAdress>
  <DomainObject.Predmet.ProtustrankaFormatedWithAdressOIB>
    <izvorni_sadrzaj> Damir Panić, OIB 97793537136, Žuknica 46, 51000 Kostrena</izvorni_sadrzaj>
    <derivirana_varijabla naziv="DomainObject.Predmet.ProtustrankaFormatedWithAdressOIB_1"> Damir Panić, OIB 97793537136, Žuknica 46, 51000 Kostrena</derivirana_varijabla>
  </DomainObject.Predmet.ProtustrankaFormatedWithAdressOIB>
  <DomainObject.Predmet.ProtustrankaWithAdress>
    <izvorni_sadrzaj>Damir Panić Žuknica 46, 51000 Kostrena</izvorni_sadrzaj>
    <derivirana_varijabla naziv="DomainObject.Predmet.ProtustrankaWithAdress_1">Damir Panić Žuknica 46, 51000 Kostrena</derivirana_varijabla>
  </DomainObject.Predmet.ProtustrankaWithAdress>
  <DomainObject.Predmet.ProtustrankaWithAdressOIB>
    <izvorni_sadrzaj>Damir Panić, OIB 97793537136, Žuknica 46, 51000 Kostrena</izvorni_sadrzaj>
    <derivirana_varijabla naziv="DomainObject.Predmet.ProtustrankaWithAdressOIB_1">Damir Panić, OIB 97793537136, Žuknica 46, 51000 Kostrena</derivirana_varijabla>
  </DomainObject.Predmet.ProtustrankaWithAdressOIB>
  <DomainObject.Predmet.ProtustrankaNazivFormated>
    <izvorni_sadrzaj>Damir Panić</izvorni_sadrzaj>
    <derivirana_varijabla naziv="DomainObject.Predmet.ProtustrankaNazivFormated_1">Damir Panić</derivirana_varijabla>
  </DomainObject.Predmet.ProtustrankaNazivFormated>
  <DomainObject.Predmet.ProtustrankaNazivFormatedOIB>
    <izvorni_sadrzaj>Damir Panić, OIB 97793537136</izvorni_sadrzaj>
    <derivirana_varijabla naziv="DomainObject.Predmet.ProtustrankaNazivFormatedOIB_1">Damir Panić, OIB 97793537136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13/I. kat - Sjedište suda</izvorni_sadrzaj>
    <derivirana_varijabla naziv="DomainObject.Predmet.Referada.Prostorija.Naziv_1">Soba 13/I. kat - Sjedište suda</derivirana_varijabla>
  </DomainObject.Predmet.Referada.Prostorija.Naziv>
  <DomainObject.Predmet.Referada.Prostorija.Oznaka>
    <izvorni_sadrzaj>13/I. kat</izvorni_sadrzaj>
    <derivirana_varijabla naziv="DomainObject.Predmet.Referada.Prostorija.Oznaka_1">13/I. kat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Tatjana Čargonja</izvorni_sadrzaj>
    <derivirana_varijabla naziv="DomainObject.Predmet.Referada.Sudac_1">Tatjana Čargonja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državno odvjetništvo u Rijeci</izvorni_sadrzaj>
    <derivirana_varijabla naziv="DomainObject.Predmet.StrankaFormated_1">  Općinsko državno odvjetništvo u Rijeci</derivirana_varijabla>
  </DomainObject.Predmet.StrankaFormated>
  <DomainObject.Predmet.StrankaFormatedOIB>
    <izvorni_sadrzaj>  Općinsko državno odvjetništvo u Rijeci</izvorni_sadrzaj>
    <derivirana_varijabla naziv="DomainObject.Predmet.StrankaFormatedOIB_1">  Općinsko državno odvjetništvo u Rijeci</derivirana_varijabla>
  </DomainObject.Predmet.StrankaFormatedOIB>
  <DomainObject.Predmet.StrankaFormatedWithAdress>
    <izvorni_sadrzaj> Općinsko državno odvjetništvo u Rijeci, Frana Supila 16, 51000 Rijeka</izvorni_sadrzaj>
    <derivirana_varijabla naziv="DomainObject.Predmet.StrankaFormatedWithAdress_1"> Općinsko državno odvjetništvo u Rijeci, Frana Supila 16, 51000 Rijeka</derivirana_varijabla>
  </DomainObject.Predmet.StrankaFormatedWithAdress>
  <DomainObject.Predmet.StrankaFormatedWithAdressOIB>
    <izvorni_sadrzaj> Općinsko državno odvjetništvo u Rijeci, Frana Supila 16, 51000 Rijeka</izvorni_sadrzaj>
    <derivirana_varijabla naziv="DomainObject.Predmet.StrankaFormatedWithAdressOIB_1"> Općinsko državno odvjetništvo u Rijeci, Frana Supila 16, 51000 Rijeka</derivirana_varijabla>
  </DomainObject.Predmet.StrankaFormatedWithAdressOIB>
  <DomainObject.Predmet.StrankaWithAdress>
    <izvorni_sadrzaj>Općinsko državno odvjetništvo u Rijeci Frana Supila 16,51000 Rijeka</izvorni_sadrzaj>
    <derivirana_varijabla naziv="DomainObject.Predmet.StrankaWithAdress_1">Općinsko državno odvjetništvo u Rijeci Frana Supila 16,51000 Rijeka</derivirana_varijabla>
  </DomainObject.Predmet.StrankaWithAdress>
  <DomainObject.Predmet.StrankaWithAdressOIB>
    <izvorni_sadrzaj>Općinsko državno odvjetništvo u Rijeci, Frana Supila 16,51000 Rijeka</izvorni_sadrzaj>
    <derivirana_varijabla naziv="DomainObject.Predmet.StrankaWithAdressOIB_1">Općinsko državno odvjetništvo u Rijeci, Frana Supila 16,51000 Rijeka</derivirana_varijabla>
  </DomainObject.Predmet.StrankaWithAdressOIB>
  <DomainObject.Predmet.StrankaNazivFormated>
    <izvorni_sadrzaj>Općinsko državno odvjetništvo u Rijeci</izvorni_sadrzaj>
    <derivirana_varijabla naziv="DomainObject.Predmet.StrankaNazivFormated_1">Općinsko državno odvjetništvo u Rijeci</derivirana_varijabla>
  </DomainObject.Predmet.StrankaNazivFormated>
  <DomainObject.Predmet.StrankaNazivFormatedOIB>
    <izvorni_sadrzaj>Općinsko državno odvjetništvo u Rijeci</izvorni_sadrzaj>
    <derivirana_varijabla naziv="DomainObject.Predmet.StrankaNazivFormatedOIB_1">Općinsko državno odvjetništvo u Rijeci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Kaznena pisarnica</izvorni_sadrzaj>
    <derivirana_varijabla naziv="DomainObject.Predmet.UstrojstvenaJedinicaVodi.Naziv_1">Kaznena pisarnica</derivirana_varijabla>
  </DomainObject.Predmet.UstrojstvenaJedinicaVodi.Naziv>
  <DomainObject.Predmet.UstrojstvenaJedinicaVodi.Oznaka>
    <izvorni_sadrzaj>sp-kp</izvorni_sadrzaj>
    <derivirana_varijabla naziv="DomainObject.Predmet.UstrojstvenaJedinicaVodi.Oznaka_1">sp-kp</derivirana_varijabla>
  </DomainObject.Predmet.UstrojstvenaJedinicaVodi.Oznaka>
  <DomainObject.Predmet.UstrojstvenaJedinicaVodi.Prostorija.Naziv>
    <izvorni_sadrzaj>Soba 16/III. kat - Sjedište suda</izvorni_sadrzaj>
    <derivirana_varijabla naziv="DomainObject.Predmet.UstrojstvenaJedinicaVodi.Prostorija.Naziv_1">Soba 16/III. kat - Sjedište suda</derivirana_varijabla>
  </DomainObject.Predmet.UstrojstvenaJedinicaVodi.Prostorija.Naziv>
  <DomainObject.Predmet.UstrojstvenaJedinicaVodi.Prostorija.Oznaka>
    <izvorni_sadrzaj>16/III. kat</izvorni_sadrzaj>
    <derivirana_varijabla naziv="DomainObject.Predmet.UstrojstvenaJedinicaVodi.Prostorija.Oznaka_1">16/III. kat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Optužnica - 1 opt. 2 do 5 djela</izvorni_sadrzaj>
    <derivirana_varijabla naziv="DomainObject.Predmet.VrstaSpora.Naziv_1">Optužnica - 1 opt. 2 do 5 djela</derivirana_varijabla>
  </DomainObject.Predmet.VrstaSpora.Naziv>
  <DomainObject.Predmet.Zapisnicar>
    <izvorni_sadrzaj>Kristina Kučan</izvorni_sadrzaj>
    <derivirana_varijabla naziv="DomainObject.Predmet.Zapisnicar_1">Kristina Kučan</derivirana_varijabla>
  </DomainObject.Predmet.Zapisnicar>
  <DomainObject.Predmet.StrankaListFormated>
    <izvorni_sadrzaj>
      <item>Općinsko državno odvjetništvo u Rijeci</item>
    </izvorni_sadrzaj>
    <derivirana_varijabla naziv="DomainObject.Predmet.StrankaListFormated_1">
      <item>Općinsko državno odvjetništvo u Rijeci</item>
    </derivirana_varijabla>
  </DomainObject.Predmet.StrankaListFormated>
  <DomainObject.Predmet.StrankaListFormatedOIB>
    <izvorni_sadrzaj>
      <item>Općinsko državno odvjetništvo u Rijeci</item>
    </izvorni_sadrzaj>
    <derivirana_varijabla naziv="DomainObject.Predmet.StrankaListFormatedOIB_1">
      <item>Općinsko državno odvjetništvo u Rijeci</item>
    </derivirana_varijabla>
  </DomainObject.Predmet.StrankaListFormatedOIB>
  <DomainObject.Predmet.StrankaListFormatedWithAdress>
    <izvorni_sadrzaj>
      <item>Općinsko državno odvjetništvo u Rijeci, Frana Supila 16, 51000 Rijeka</item>
    </izvorni_sadrzaj>
    <derivirana_varijabla naziv="DomainObject.Predmet.StrankaListFormatedWithAdress_1">
      <item>Općinsko državno odvjetništvo u Rijeci, Frana Supila 16, 51000 Rijeka</item>
    </derivirana_varijabla>
  </DomainObject.Predmet.StrankaListFormatedWithAdress>
  <DomainObject.Predmet.StrankaListFormatedWithAdressOIB>
    <izvorni_sadrzaj>
      <item>Općinsko državno odvjetništvo u Rijeci, Frana Supila 16, 51000 Rijeka</item>
    </izvorni_sadrzaj>
    <derivirana_varijabla naziv="DomainObject.Predmet.StrankaListFormatedWithAdressOIB_1">
      <item>Općinsko državno odvjetništvo u Rijeci, Frana Supila 16, 51000 Rijeka</item>
    </derivirana_varijabla>
  </DomainObject.Predmet.StrankaListFormatedWithAdressOIB>
  <DomainObject.Predmet.StrankaListNazivFormated>
    <izvorni_sadrzaj>
      <item>Općinsko državno odvjetništvo u Rijeci</item>
    </izvorni_sadrzaj>
    <derivirana_varijabla naziv="DomainObject.Predmet.StrankaListNazivFormated_1">
      <item>Općinsko državno odvjetništvo u Rijeci</item>
    </derivirana_varijabla>
  </DomainObject.Predmet.StrankaListNazivFormated>
  <DomainObject.Predmet.StrankaListNazivFormatedOIB>
    <izvorni_sadrzaj>
      <item>Općinsko državno odvjetništvo u Rijeci</item>
    </izvorni_sadrzaj>
    <derivirana_varijabla naziv="DomainObject.Predmet.StrankaListNazivFormatedOIB_1">
      <item>Općinsko državno odvjetništvo u Rijeci</item>
    </derivirana_varijabla>
  </DomainObject.Predmet.StrankaListNazivFormatedOIB>
  <DomainObject.Predmet.ProtuStrankaListFormated>
    <izvorni_sadrzaj>
      <item>Damir Panić</item>
    </izvorni_sadrzaj>
    <derivirana_varijabla naziv="DomainObject.Predmet.ProtuStrankaListFormated_1">
      <item>Damir Panić</item>
    </derivirana_varijabla>
  </DomainObject.Predmet.ProtuStrankaListFormated>
  <DomainObject.Predmet.ProtuStrankaListFormatedOIB>
    <izvorni_sadrzaj>
      <item>Damir Panić, OIB 97793537136</item>
    </izvorni_sadrzaj>
    <derivirana_varijabla naziv="DomainObject.Predmet.ProtuStrankaListFormatedOIB_1">
      <item>Damir Panić, OIB 97793537136</item>
    </derivirana_varijabla>
  </DomainObject.Predmet.ProtuStrankaListFormatedOIB>
  <DomainObject.Predmet.ProtuStrankaListFormatedWithAdress>
    <izvorni_sadrzaj>
      <item>Damir Panić, Žuknica 46, 51000 Kostrena</item>
    </izvorni_sadrzaj>
    <derivirana_varijabla naziv="DomainObject.Predmet.ProtuStrankaListFormatedWithAdress_1">
      <item>Damir Panić, Žuknica 46, 51000 Kostrena</item>
    </derivirana_varijabla>
  </DomainObject.Predmet.ProtuStrankaListFormatedWithAdress>
  <DomainObject.Predmet.ProtuStrankaListFormatedWithAdressOIB>
    <izvorni_sadrzaj>
      <item>Damir Panić, OIB 97793537136, Žuknica 46, 51000 Kostrena</item>
    </izvorni_sadrzaj>
    <derivirana_varijabla naziv="DomainObject.Predmet.ProtuStrankaListFormatedWithAdressOIB_1">
      <item>Damir Panić, OIB 97793537136, Žuknica 46, 51000 Kostrena</item>
    </derivirana_varijabla>
  </DomainObject.Predmet.ProtuStrankaListFormatedWithAdressOIB>
  <DomainObject.Predmet.ProtuStrankaListNazivFormated>
    <izvorni_sadrzaj>
      <item>Damir Panić</item>
    </izvorni_sadrzaj>
    <derivirana_varijabla naziv="DomainObject.Predmet.ProtuStrankaListNazivFormated_1">
      <item>Damir Panić</item>
    </derivirana_varijabla>
  </DomainObject.Predmet.ProtuStrankaListNazivFormated>
  <DomainObject.Predmet.ProtuStrankaListNazivFormatedOIB>
    <izvorni_sadrzaj>
      <item>Damir Panić, OIB 97793537136</item>
    </izvorni_sadrzaj>
    <derivirana_varijabla naziv="DomainObject.Predmet.ProtuStrankaListNazivFormatedOIB_1">
      <item>Damir Panić, OIB 97793537136</item>
    </derivirana_varijabla>
  </DomainObject.Predmet.ProtuStrankaListNazivFormatedOIB>
  <DomainObject.Predmet.OstaliListFormated>
    <izvorni_sadrzaj>
      <item>Nika Panić</item>
      <item>Ana-Marija Vizintin</item>
      <item>Milan Samardžić</item>
    </izvorni_sadrzaj>
    <derivirana_varijabla naziv="DomainObject.Predmet.OstaliListFormated_1">
      <item>Nika Panić</item>
      <item>Ana-Marija Vizintin</item>
      <item>Milan Samardžić</item>
    </derivirana_varijabla>
  </DomainObject.Predmet.OstaliListFormated>
  <DomainObject.Predmet.OstaliListFormatedOIB>
    <izvorni_sadrzaj>
      <item>Nika Panić, OIB 48782783954</item>
      <item>Ana-Marija Vizintin, OIB 64017286077</item>
      <item>Milan Samardžić, OIB 90145464925</item>
    </izvorni_sadrzaj>
    <derivirana_varijabla naziv="DomainObject.Predmet.OstaliListFormatedOIB_1">
      <item>Nika Panić, OIB 48782783954</item>
      <item>Ana-Marija Vizintin, OIB 64017286077</item>
      <item>Milan Samardžić, OIB 90145464925</item>
    </derivirana_varijabla>
  </DomainObject.Predmet.OstaliListFormatedOIB>
  <DomainObject.Predmet.OstaliListFormatedWithAdress>
    <izvorni_sadrzaj>
      <item>Nika Panić, Na Brdeh 38, 51215 Kastav</item>
      <item>Ana-Marija Vizintin, Na Brdeh 38, 51215 Kastav</item>
      <item>Milan Samardžić, Pavla Rittera Vitezovića 2, 51000 Rijeka</item>
    </izvorni_sadrzaj>
    <derivirana_varijabla naziv="DomainObject.Predmet.OstaliListFormatedWithAdress_1">
      <item>Nika Panić, Na Brdeh 38, 51215 Kastav</item>
      <item>Ana-Marija Vizintin, Na Brdeh 38, 51215 Kastav</item>
      <item>Milan Samardžić, Pavla Rittera Vitezovića 2, 51000 Rijeka</item>
    </derivirana_varijabla>
  </DomainObject.Predmet.OstaliListFormatedWithAdress>
  <DomainObject.Predmet.OstaliListFormatedWithAdressOIB>
    <izvorni_sadrzaj>
      <item>Nika Panić, OIB 48782783954, Na Brdeh 38, 51215 Kastav</item>
      <item>Ana-Marija Vizintin, OIB 64017286077, Na Brdeh 38, 51215 Kastav</item>
      <item>Milan Samardžić, OIB 90145464925, Pavla Rittera Vitezovića 2, 51000 Rijeka</item>
    </izvorni_sadrzaj>
    <derivirana_varijabla naziv="DomainObject.Predmet.OstaliListFormatedWithAdressOIB_1">
      <item>Nika Panić, OIB 48782783954, Na Brdeh 38, 51215 Kastav</item>
      <item>Ana-Marija Vizintin, OIB 64017286077, Na Brdeh 38, 51215 Kastav</item>
      <item>Milan Samardžić, OIB 90145464925, Pavla Rittera Vitezovića 2, 51000 Rijeka</item>
    </derivirana_varijabla>
  </DomainObject.Predmet.OstaliListFormatedWithAdressOIB>
  <DomainObject.Predmet.OstaliListNazivFormated>
    <izvorni_sadrzaj>
      <item>Nika Panić</item>
      <item>Ana-Marija Vizintin</item>
      <item>Milan Samardžić</item>
    </izvorni_sadrzaj>
    <derivirana_varijabla naziv="DomainObject.Predmet.OstaliListNazivFormated_1">
      <item>Nika Panić</item>
      <item>Ana-Marija Vizintin</item>
      <item>Milan Samardžić</item>
    </derivirana_varijabla>
  </DomainObject.Predmet.OstaliListNazivFormated>
  <DomainObject.Predmet.OstaliListNazivFormatedOIB>
    <izvorni_sadrzaj>
      <item>Nika Panić, OIB 48782783954</item>
      <item>Ana-Marija Vizintin, OIB 64017286077</item>
      <item>Milan Samardžić, OIB 90145464925</item>
    </izvorni_sadrzaj>
    <derivirana_varijabla naziv="DomainObject.Predmet.OstaliListNazivFormatedOIB_1">
      <item>Nika Panić, OIB 48782783954</item>
      <item>Ana-Marija Vizintin, OIB 64017286077</item>
      <item>Milan Samardžić, OIB 90145464925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172</izvorni_sadrzaj>
    <derivirana_varijabla naziv="DomainObject.Predmet.ClanakZakona_1">172</derivirana_varijabla>
  </DomainObject.Predmet.ClanakZakona>
  <DomainObject.Predmet.ClanakZakonaFull>
    <izvorni_sadrzaj>članka 172. stavka 2.</izvorni_sadrzaj>
    <derivirana_varijabla naziv="DomainObject.Predmet.ClanakZakonaFull_1">članka 172. stavka 2.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2024.</izvorni_sadrzaj>
    <derivirana_varijabla naziv="DomainObject.Datum_1">22. listopada 2024.</derivirana_varijabla>
  </DomainObject.Datum>
  <DomainObject.PoslovniBrojDokumenta>
    <izvorni_sadrzaj>Kzd-64/2024-3</izvorni_sadrzaj>
    <derivirana_varijabla naziv="DomainObject.PoslovniBrojDokumenta_1">Kzd-64/2024-3</derivirana_varijabla>
  </DomainObject.PoslovniBrojDokumenta>
  <DomainObject.Predmet.StrankaIDrugi>
    <izvorni_sadrzaj>Općinsko državno odvjetništvo u Rijeci</izvorni_sadrzaj>
    <derivirana_varijabla naziv="DomainObject.Predmet.StrankaIDrugi_1">Općinsko državno odvjetništvo u Rijeci</derivirana_varijabla>
  </DomainObject.Predmet.StrankaIDrugi>
  <DomainObject.Predmet.ProtustrankaIDrugi>
    <izvorni_sadrzaj>Damir Panić</izvorni_sadrzaj>
    <derivirana_varijabla naziv="DomainObject.Predmet.ProtustrankaIDrugi_1">Damir Panić</derivirana_varijabla>
  </DomainObject.Predmet.ProtustrankaIDrugi>
  <DomainObject.Predmet.StrankaIDrugiAdressOIB>
    <izvorni_sadrzaj>Općinsko državno odvjetništvo u Rijeci, Frana Supila 16, 51000 Rijeka</izvorni_sadrzaj>
    <derivirana_varijabla naziv="DomainObject.Predmet.StrankaIDrugiAdressOIB_1">Općinsko državno odvjetništvo u Rijeci, Frana Supila 16, 51000 Rijeka</derivirana_varijabla>
  </DomainObject.Predmet.StrankaIDrugiAdressOIB>
  <DomainObject.Predmet.ProtustrankaIDrugiAdressOIB>
    <izvorni_sadrzaj>Damir Panić, OIB 97793537136, Žuknica 46, 51000 Kostrena</izvorni_sadrzaj>
    <derivirana_varijabla naziv="DomainObject.Predmet.ProtustrankaIDrugiAdressOIB_1">Damir Panić, OIB 97793537136, Žuknica 46, 51000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Nika Panić</item>
      <item>Ana-Marija Vizintin</item>
      <item>Milan Samardžić</item>
      <item>Damir Panić</item>
      <item>Općinsko državno odvjetništvo u Rijeci</item>
    </izvorni_sadrzaj>
    <derivirana_varijabla naziv="DomainObject.Predmet.SudioniciListNaziv_1">
      <item>Nika Panić</item>
      <item>Ana-Marija Vizintin</item>
      <item>Milan Samardžić</item>
      <item>Damir Panić</item>
      <item>Općinsko državno odvjetništvo u Rijeci</item>
    </derivirana_varijabla>
  </DomainObject.Predmet.SudioniciListNaziv>
  <DomainObject.Predmet.SudioniciListAdressOIB>
    <izvorni_sadrzaj>
      <item>Nika Panić, OIB 48782783954, Na Brdeh 38,51215 Kastav</item>
      <item>Ana-Marija Vizintin, OIB 64017286077, Na Brdeh 38,51215 Kastav</item>
      <item>Milan Samardžić, OIB 90145464925, Pavla Rittera Vitezovića 2,51000 Rijeka</item>
      <item>Damir Panić, OIB 97793537136, Žuknica 46,51000 Kostrena</item>
      <item>Općinsko državno odvjetništvo u Rijeci, Frana Supila 16,51000 Rijeka</item>
    </izvorni_sadrzaj>
    <derivirana_varijabla naziv="DomainObject.Predmet.SudioniciListAdressOIB_1">
      <item>Nika Panić, OIB 48782783954, Na Brdeh 38,51215 Kastav</item>
      <item>Ana-Marija Vizintin, OIB 64017286077, Na Brdeh 38,51215 Kastav</item>
      <item>Milan Samardžić, OIB 90145464925, Pavla Rittera Vitezovića 2,51000 Rijeka</item>
      <item>Damir Panić, OIB 97793537136, Žuknica 46,51000 Kostrena</item>
      <item>Općinsko državno odvjetništvo u Rijeci, Frana Supila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48782783954</item>
      <item>, OIB 64017286077</item>
      <item>, OIB 90145464925</item>
      <item>, OIB 97793537136</item>
      <item>, OIB null</item>
    </izvorni_sadrzaj>
    <derivirana_varijabla naziv="DomainObject.Predmet.SudioniciListNazivOIB_1">
      <item>, OIB 48782783954</item>
      <item>, OIB 64017286077</item>
      <item>, OIB 90145464925</item>
      <item>, OIB 97793537136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ožujka 2024.</izvorni_sadrzaj>
    <derivirana_varijabla naziv="DomainObject.Predmet.DatumPocetkaProcesa_1">18.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Kazneni zakon(NN 125/11)</item>
    </izvorni_sadrzaj>
    <derivirana_varijabla naziv="DomainObject.ZakonPravilnikList_1">
      <item>Kazneni zakon(NN 125/11)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Damir Panić, Žuknica 46, 51000 Kostrena, OIB: 97793537136, rođen-a 29.06.1983., mjesto rođenja Rijeka (Rijeka)</item>
    </izvorni_sadrzaj>
    <derivirana_varijabla naziv="DomainObject.Predmet.OkrivljenikAdresaMjestoRodjenjaList_1">
      <item>Damir Panić, Žuknica 46, 51000 Kostrena, OIB: 97793537136, rođen-a 29.06.1983.,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1BCF56-004F-4A55-A1BC-D47D1F7F91A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291</properties:Words>
  <properties:Characters>1560</properties:Characters>
  <properties:Lines>94</properties:Lines>
  <properties:Paragraphs>53</properties:Paragraphs>
  <properties:TotalTime>15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baseType="lpstr" size="2">
      <vt:lpstr/>
      <vt:lpstr>    RASPRAVA JE JAVNA!</vt:lpstr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2024-10-21T14:05:00Z</dcterms:created>
  <dc:creator>RH - TDU</dc:creator>
  <cp:lastModifiedBy>Kristina Kučan</cp:lastModifiedBy>
  <cp:lastPrinted>2024-10-22T07:08:00Z</cp:lastPrinted>
  <dcterms:modified xmlns:xsi="http://www.w3.org/2001/XMLSchema-instance" xsi:type="dcterms:W3CDTF">2024-10-22T09:11:00Z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Kzd-64/2024-3 / Zapisnik - Glavna rasprava (DAMIR PANIĆ U 09,00 22.10.2024..docx)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